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87" w:rsidRDefault="00314687" w:rsidP="009D661A">
      <w:pPr>
        <w:pStyle w:val="ConsPlusNormal"/>
        <w:ind w:firstLine="0"/>
        <w:jc w:val="center"/>
        <w:rPr>
          <w:rFonts w:ascii="Times New Roman" w:hAnsi="Times New Roman" w:cs="Times New Roman"/>
          <w:b/>
          <w:bCs/>
          <w:sz w:val="24"/>
          <w:szCs w:val="24"/>
        </w:rPr>
      </w:pPr>
      <w:r w:rsidRPr="00C97230">
        <w:rPr>
          <w:rFonts w:ascii="Times New Roman" w:hAnsi="Times New Roman" w:cs="Times New Roman"/>
          <w:b/>
          <w:bCs/>
          <w:sz w:val="24"/>
          <w:szCs w:val="24"/>
        </w:rPr>
        <w:t>ДОГОВОР</w:t>
      </w:r>
      <w:r>
        <w:rPr>
          <w:rFonts w:ascii="Times New Roman" w:hAnsi="Times New Roman" w:cs="Times New Roman"/>
          <w:b/>
          <w:bCs/>
          <w:sz w:val="24"/>
          <w:szCs w:val="24"/>
        </w:rPr>
        <w:t xml:space="preserve">  </w:t>
      </w:r>
      <w:r w:rsidRPr="00C97230">
        <w:rPr>
          <w:rFonts w:ascii="Times New Roman" w:hAnsi="Times New Roman" w:cs="Times New Roman"/>
          <w:b/>
          <w:bCs/>
          <w:sz w:val="24"/>
          <w:szCs w:val="24"/>
        </w:rPr>
        <w:t>№</w:t>
      </w:r>
      <w:r>
        <w:rPr>
          <w:rFonts w:ascii="Times New Roman" w:hAnsi="Times New Roman" w:cs="Times New Roman"/>
          <w:b/>
          <w:bCs/>
          <w:sz w:val="24"/>
          <w:szCs w:val="24"/>
        </w:rPr>
        <w:t>________</w:t>
      </w:r>
      <w:r w:rsidRPr="00C97230">
        <w:rPr>
          <w:rFonts w:ascii="Times New Roman" w:hAnsi="Times New Roman" w:cs="Times New Roman"/>
          <w:b/>
          <w:bCs/>
          <w:sz w:val="24"/>
          <w:szCs w:val="24"/>
        </w:rPr>
        <w:t xml:space="preserve"> </w:t>
      </w:r>
    </w:p>
    <w:p w:rsidR="00314687" w:rsidRDefault="00314687" w:rsidP="00624610">
      <w:pPr>
        <w:pStyle w:val="ConsPlusNormal"/>
        <w:ind w:firstLine="0"/>
        <w:jc w:val="center"/>
        <w:rPr>
          <w:rFonts w:ascii="Times New Roman" w:hAnsi="Times New Roman" w:cs="Times New Roman"/>
          <w:b/>
          <w:bCs/>
          <w:sz w:val="24"/>
          <w:szCs w:val="24"/>
        </w:rPr>
      </w:pPr>
    </w:p>
    <w:p w:rsidR="00314687" w:rsidRDefault="00314687" w:rsidP="00624610">
      <w:pPr>
        <w:pStyle w:val="ConsPlusNormal"/>
        <w:ind w:firstLine="0"/>
        <w:jc w:val="center"/>
        <w:rPr>
          <w:rFonts w:ascii="Times New Roman" w:hAnsi="Times New Roman" w:cs="Times New Roman"/>
          <w:b/>
          <w:bCs/>
          <w:sz w:val="24"/>
          <w:szCs w:val="24"/>
        </w:rPr>
      </w:pPr>
    </w:p>
    <w:p w:rsidR="00314687" w:rsidRPr="005A13C5" w:rsidRDefault="00314687" w:rsidP="00624610">
      <w:pPr>
        <w:pStyle w:val="ConsPlusNormal"/>
        <w:ind w:firstLine="0"/>
        <w:rPr>
          <w:rFonts w:ascii="Times New Roman" w:hAnsi="Times New Roman" w:cs="Times New Roman"/>
          <w:b/>
          <w:bCs/>
          <w:sz w:val="24"/>
          <w:szCs w:val="24"/>
        </w:rPr>
      </w:pPr>
    </w:p>
    <w:p w:rsidR="00314687" w:rsidRPr="005A13C5" w:rsidRDefault="00314687" w:rsidP="009D661A">
      <w:pPr>
        <w:pStyle w:val="ConsPlusNonformat"/>
        <w:jc w:val="both"/>
        <w:rPr>
          <w:rFonts w:ascii="Times New Roman" w:hAnsi="Times New Roman" w:cs="Times New Roman"/>
          <w:b/>
          <w:bCs/>
          <w:sz w:val="24"/>
          <w:szCs w:val="24"/>
        </w:rPr>
      </w:pPr>
      <w:r>
        <w:rPr>
          <w:rFonts w:ascii="Times New Roman" w:hAnsi="Times New Roman" w:cs="Times New Roman"/>
          <w:sz w:val="24"/>
          <w:szCs w:val="24"/>
        </w:rPr>
        <w:t>г. ______________________</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«____» ____________ 201</w:t>
      </w:r>
      <w:r>
        <w:rPr>
          <w:rFonts w:ascii="Times New Roman" w:hAnsi="Times New Roman" w:cs="Times New Roman"/>
          <w:sz w:val="24"/>
          <w:szCs w:val="24"/>
        </w:rPr>
        <w:t>5</w:t>
      </w:r>
      <w:r w:rsidRPr="005A13C5">
        <w:rPr>
          <w:rFonts w:ascii="Times New Roman" w:hAnsi="Times New Roman" w:cs="Times New Roman"/>
          <w:sz w:val="24"/>
          <w:szCs w:val="24"/>
        </w:rPr>
        <w:t xml:space="preserve"> г. </w:t>
      </w:r>
    </w:p>
    <w:p w:rsidR="00314687" w:rsidRPr="005A13C5" w:rsidRDefault="00314687" w:rsidP="009D661A">
      <w:pPr>
        <w:pStyle w:val="ConsPlusNonformat"/>
        <w:jc w:val="both"/>
        <w:rPr>
          <w:rFonts w:ascii="Times New Roman" w:hAnsi="Times New Roman" w:cs="Times New Roman"/>
          <w:sz w:val="24"/>
          <w:szCs w:val="24"/>
        </w:rPr>
      </w:pPr>
    </w:p>
    <w:p w:rsidR="00314687" w:rsidRPr="005A13C5" w:rsidRDefault="00314687" w:rsidP="009D661A">
      <w:pPr>
        <w:jc w:val="both"/>
      </w:pPr>
      <w:r w:rsidRPr="005A13C5">
        <w:rPr>
          <w:b/>
          <w:bCs/>
        </w:rPr>
        <w:t>________________________</w:t>
      </w:r>
      <w:r w:rsidRPr="005A13C5">
        <w:t xml:space="preserve">, именуемое в дальнейшем  </w:t>
      </w:r>
      <w:r w:rsidRPr="005A13C5">
        <w:rPr>
          <w:b/>
          <w:bCs/>
        </w:rPr>
        <w:t>Поставщик,</w:t>
      </w:r>
      <w:r w:rsidRPr="005A13C5">
        <w:t xml:space="preserve"> в лице</w:t>
      </w:r>
      <w:r w:rsidRPr="005A13C5">
        <w:rPr>
          <w:b/>
          <w:bCs/>
        </w:rPr>
        <w:t xml:space="preserve"> </w:t>
      </w:r>
      <w:r w:rsidRPr="005A13C5">
        <w:t>________________________________</w:t>
      </w:r>
      <w:r w:rsidRPr="005A13C5">
        <w:rPr>
          <w:b/>
          <w:bCs/>
        </w:rPr>
        <w:t>,</w:t>
      </w:r>
      <w:r w:rsidRPr="005A13C5">
        <w:t xml:space="preserve"> действующего на осно</w:t>
      </w:r>
      <w:r>
        <w:t>вании ___________________</w:t>
      </w:r>
      <w:r w:rsidRPr="005A13C5">
        <w:t xml:space="preserve">, с одной стороны, и </w:t>
      </w:r>
      <w:r>
        <w:rPr>
          <w:b/>
          <w:bCs/>
        </w:rPr>
        <w:t>ф</w:t>
      </w:r>
      <w:r w:rsidRPr="005A13C5">
        <w:rPr>
          <w:b/>
          <w:bCs/>
        </w:rPr>
        <w:t>едеральное государс</w:t>
      </w:r>
      <w:r>
        <w:rPr>
          <w:b/>
          <w:bCs/>
        </w:rPr>
        <w:t>твенное унитарное предприятие «</w:t>
      </w:r>
      <w:r w:rsidRPr="005A13C5">
        <w:rPr>
          <w:b/>
          <w:bCs/>
        </w:rPr>
        <w:t>Ведомственная охрана  Росатома» (ФГУП «Атом-охрана»)</w:t>
      </w:r>
      <w:r w:rsidRPr="005A13C5">
        <w:t xml:space="preserve">, именуемое в дальнейшем </w:t>
      </w:r>
      <w:r>
        <w:rPr>
          <w:b/>
          <w:bCs/>
        </w:rPr>
        <w:t>Заказчик</w:t>
      </w:r>
      <w:r>
        <w:t xml:space="preserve">, </w:t>
      </w:r>
      <w:r w:rsidRPr="00FA005A">
        <w:rPr>
          <w:sz w:val="22"/>
          <w:szCs w:val="22"/>
        </w:rPr>
        <w:t xml:space="preserve">в лице Директора Филиала № 1 ФГУП «Атом-охрана» Артамонова Александра Николаевича, действующего на основании доверенности от 17 октября 2014 года № </w:t>
      </w:r>
      <w:r>
        <w:rPr>
          <w:sz w:val="22"/>
          <w:szCs w:val="22"/>
        </w:rPr>
        <w:t xml:space="preserve"> </w:t>
      </w:r>
      <w:r w:rsidRPr="00FA005A">
        <w:rPr>
          <w:sz w:val="22"/>
          <w:szCs w:val="22"/>
        </w:rPr>
        <w:t>298,</w:t>
      </w:r>
      <w:r>
        <w:rPr>
          <w:sz w:val="22"/>
          <w:szCs w:val="22"/>
        </w:rPr>
        <w:t xml:space="preserve">с </w:t>
      </w:r>
      <w:r w:rsidRPr="005A13C5">
        <w:t>другой с</w:t>
      </w:r>
      <w:r>
        <w:t>тороны, именуемые в дальнейшем Стороны</w:t>
      </w:r>
      <w:r w:rsidRPr="005A13C5">
        <w:t xml:space="preserve">, заключили настоящий Договор по итогам проведенного открытого запроса цен в электронной форме </w:t>
      </w:r>
      <w:r>
        <w:t xml:space="preserve">                         </w:t>
      </w:r>
      <w:r w:rsidRPr="005A13C5">
        <w:t xml:space="preserve">№ </w:t>
      </w:r>
      <w:r>
        <w:t>__________ от «___» ______</w:t>
      </w:r>
      <w:r w:rsidRPr="005A13C5">
        <w:t xml:space="preserve"> 201___ г., пр</w:t>
      </w:r>
      <w:r>
        <w:t>отокол № ____ от «___» _______</w:t>
      </w:r>
      <w:r w:rsidRPr="005A13C5">
        <w:t xml:space="preserve"> 201__ г. о нижеследующем:</w:t>
      </w:r>
    </w:p>
    <w:p w:rsidR="00314687" w:rsidRPr="005A13C5" w:rsidRDefault="00314687" w:rsidP="009D661A">
      <w:pPr>
        <w:shd w:val="clear" w:color="auto" w:fill="FFFFFF"/>
        <w:tabs>
          <w:tab w:val="left" w:pos="9072"/>
        </w:tabs>
        <w:spacing w:before="112" w:line="285" w:lineRule="exact"/>
        <w:jc w:val="both"/>
        <w:rPr>
          <w:b/>
          <w:bCs/>
          <w:color w:val="000000"/>
          <w:spacing w:val="1"/>
        </w:rPr>
      </w:pPr>
    </w:p>
    <w:p w:rsidR="00314687" w:rsidRDefault="00314687" w:rsidP="009D661A">
      <w:pPr>
        <w:shd w:val="clear" w:color="auto" w:fill="FFFFFF"/>
        <w:tabs>
          <w:tab w:val="left" w:pos="9072"/>
        </w:tabs>
        <w:spacing w:before="216"/>
        <w:jc w:val="center"/>
        <w:rPr>
          <w:b/>
          <w:bCs/>
          <w:color w:val="000000"/>
          <w:spacing w:val="1"/>
        </w:rPr>
      </w:pPr>
      <w:r w:rsidRPr="005A13C5">
        <w:rPr>
          <w:b/>
          <w:bCs/>
          <w:color w:val="000000"/>
          <w:spacing w:val="1"/>
        </w:rPr>
        <w:t>1. ПРЕДМЕТ ДОГОВОРА</w:t>
      </w:r>
    </w:p>
    <w:p w:rsidR="00314687" w:rsidRPr="005A13C5" w:rsidRDefault="00314687" w:rsidP="009D661A">
      <w:pPr>
        <w:shd w:val="clear" w:color="auto" w:fill="FFFFFF"/>
        <w:tabs>
          <w:tab w:val="left" w:pos="9072"/>
        </w:tabs>
        <w:spacing w:before="216"/>
        <w:jc w:val="center"/>
        <w:rPr>
          <w:b/>
          <w:bCs/>
          <w:color w:val="000000"/>
          <w:spacing w:val="1"/>
        </w:rPr>
      </w:pPr>
    </w:p>
    <w:p w:rsidR="00314687" w:rsidRPr="005A13C5" w:rsidRDefault="00314687" w:rsidP="009D661A">
      <w:pPr>
        <w:shd w:val="clear" w:color="auto" w:fill="FFFFFF"/>
        <w:tabs>
          <w:tab w:val="left" w:pos="709"/>
          <w:tab w:val="left" w:pos="9072"/>
          <w:tab w:val="left" w:pos="9498"/>
          <w:tab w:val="left" w:pos="9639"/>
        </w:tabs>
        <w:ind w:firstLine="720"/>
        <w:jc w:val="both"/>
        <w:rPr>
          <w:color w:val="000000"/>
          <w:spacing w:val="1"/>
        </w:rPr>
      </w:pPr>
      <w:r w:rsidRPr="005A13C5">
        <w:rPr>
          <w:color w:val="000000"/>
          <w:spacing w:val="1"/>
        </w:rPr>
        <w:t xml:space="preserve">1.1. По настоящему Договору Поставщик обязуется поставить </w:t>
      </w:r>
      <w:r>
        <w:rPr>
          <w:color w:val="000000"/>
          <w:spacing w:val="1"/>
        </w:rPr>
        <w:t xml:space="preserve">хозяйственные товары (далее – Товар) </w:t>
      </w:r>
      <w:r w:rsidRPr="005A13C5">
        <w:rPr>
          <w:color w:val="000000"/>
          <w:spacing w:val="1"/>
        </w:rPr>
        <w:t xml:space="preserve">в собственность </w:t>
      </w:r>
      <w:r>
        <w:rPr>
          <w:color w:val="000000"/>
          <w:spacing w:val="1"/>
        </w:rPr>
        <w:t>Заказчику</w:t>
      </w:r>
      <w:r w:rsidRPr="005A13C5">
        <w:rPr>
          <w:color w:val="000000"/>
          <w:spacing w:val="1"/>
        </w:rPr>
        <w:t xml:space="preserve">, а </w:t>
      </w:r>
      <w:r>
        <w:rPr>
          <w:color w:val="000000"/>
          <w:spacing w:val="1"/>
        </w:rPr>
        <w:t>Заказчик</w:t>
      </w:r>
      <w:r w:rsidRPr="005A13C5">
        <w:rPr>
          <w:color w:val="000000"/>
          <w:spacing w:val="1"/>
        </w:rPr>
        <w:t xml:space="preserve"> обязуется принять и оплатить </w:t>
      </w:r>
      <w:r>
        <w:rPr>
          <w:color w:val="000000"/>
          <w:spacing w:val="1"/>
        </w:rPr>
        <w:t xml:space="preserve">Товар </w:t>
      </w:r>
      <w:r w:rsidRPr="005A13C5">
        <w:rPr>
          <w:color w:val="000000"/>
          <w:spacing w:val="1"/>
        </w:rPr>
        <w:t xml:space="preserve">на условиях и в сроки, указанные в настоящем Договоре. </w:t>
      </w:r>
    </w:p>
    <w:p w:rsidR="00314687" w:rsidRPr="005A13C5" w:rsidRDefault="00314687" w:rsidP="009D661A">
      <w:pPr>
        <w:shd w:val="clear" w:color="auto" w:fill="FFFFFF"/>
        <w:tabs>
          <w:tab w:val="left" w:pos="9072"/>
          <w:tab w:val="left" w:pos="9498"/>
          <w:tab w:val="left" w:pos="9639"/>
        </w:tabs>
        <w:spacing w:line="251" w:lineRule="exact"/>
        <w:ind w:firstLine="720"/>
        <w:jc w:val="both"/>
        <w:rPr>
          <w:color w:val="000000"/>
          <w:spacing w:val="1"/>
        </w:rPr>
      </w:pPr>
      <w:r w:rsidRPr="005A13C5">
        <w:rPr>
          <w:color w:val="000000"/>
          <w:spacing w:val="1"/>
        </w:rPr>
        <w:t>1.2. Наименование, количество, цена Товара указываются в Спецификации (Приложение №</w:t>
      </w:r>
      <w:r>
        <w:rPr>
          <w:color w:val="000000"/>
          <w:spacing w:val="1"/>
        </w:rPr>
        <w:t xml:space="preserve"> </w:t>
      </w:r>
      <w:r w:rsidRPr="005A13C5">
        <w:rPr>
          <w:color w:val="000000"/>
          <w:spacing w:val="1"/>
        </w:rPr>
        <w:t>1 к настоящему Договору), являющейся неотъемлемой частью настоящего Договора.</w:t>
      </w:r>
    </w:p>
    <w:p w:rsidR="00314687" w:rsidRPr="005A13C5" w:rsidRDefault="00314687" w:rsidP="009D661A">
      <w:pPr>
        <w:ind w:firstLine="720"/>
        <w:jc w:val="both"/>
        <w:rPr>
          <w:color w:val="000000"/>
          <w:spacing w:val="1"/>
        </w:rPr>
      </w:pPr>
      <w:r w:rsidRPr="005A13C5">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314687" w:rsidRPr="005A13C5" w:rsidRDefault="00314687" w:rsidP="009D661A">
      <w:pPr>
        <w:shd w:val="clear" w:color="auto" w:fill="FFFFFF"/>
        <w:tabs>
          <w:tab w:val="left" w:pos="709"/>
          <w:tab w:val="left" w:pos="9072"/>
        </w:tabs>
        <w:ind w:firstLine="720"/>
        <w:jc w:val="both"/>
        <w:rPr>
          <w:b/>
          <w:bCs/>
          <w:color w:val="000000"/>
          <w:spacing w:val="1"/>
        </w:rPr>
      </w:pPr>
    </w:p>
    <w:p w:rsidR="00314687" w:rsidRDefault="00314687" w:rsidP="009D661A">
      <w:pPr>
        <w:shd w:val="clear" w:color="auto" w:fill="FFFFFF"/>
        <w:tabs>
          <w:tab w:val="left" w:pos="709"/>
          <w:tab w:val="left" w:pos="9072"/>
        </w:tabs>
        <w:jc w:val="center"/>
        <w:rPr>
          <w:b/>
          <w:bCs/>
          <w:color w:val="000000"/>
          <w:spacing w:val="1"/>
        </w:rPr>
      </w:pPr>
      <w:r w:rsidRPr="005A13C5">
        <w:rPr>
          <w:b/>
          <w:bCs/>
          <w:color w:val="000000"/>
          <w:spacing w:val="1"/>
        </w:rPr>
        <w:t>2. ЦЕНА ДОГОВОРА И ПОРЯДОК РАСЧЕТОВ</w:t>
      </w:r>
    </w:p>
    <w:p w:rsidR="00314687" w:rsidRPr="005A13C5" w:rsidRDefault="00314687" w:rsidP="009D661A">
      <w:pPr>
        <w:shd w:val="clear" w:color="auto" w:fill="FFFFFF"/>
        <w:tabs>
          <w:tab w:val="left" w:pos="709"/>
          <w:tab w:val="left" w:pos="9072"/>
        </w:tabs>
        <w:jc w:val="center"/>
        <w:rPr>
          <w:b/>
          <w:bCs/>
          <w:color w:val="000000"/>
          <w:spacing w:val="1"/>
        </w:rPr>
      </w:pPr>
    </w:p>
    <w:p w:rsidR="00314687" w:rsidRDefault="00314687" w:rsidP="009D661A">
      <w:pPr>
        <w:shd w:val="clear" w:color="auto" w:fill="FFFFFF"/>
        <w:tabs>
          <w:tab w:val="left" w:pos="709"/>
          <w:tab w:val="left" w:pos="9072"/>
        </w:tabs>
        <w:jc w:val="both"/>
        <w:rPr>
          <w:color w:val="000000"/>
          <w:spacing w:val="1"/>
        </w:rPr>
      </w:pPr>
      <w:r w:rsidRPr="005A13C5">
        <w:rPr>
          <w:color w:val="000000"/>
          <w:spacing w:val="1"/>
        </w:rPr>
        <w:tab/>
        <w:t xml:space="preserve">2.1. </w:t>
      </w:r>
      <w:r>
        <w:rPr>
          <w:color w:val="000000"/>
          <w:spacing w:val="1"/>
        </w:rPr>
        <w:t xml:space="preserve">Цена </w:t>
      </w:r>
      <w:r w:rsidRPr="005A13C5">
        <w:rPr>
          <w:color w:val="000000"/>
          <w:spacing w:val="1"/>
        </w:rPr>
        <w:t>настояще</w:t>
      </w:r>
      <w:r>
        <w:rPr>
          <w:color w:val="000000"/>
          <w:spacing w:val="1"/>
        </w:rPr>
        <w:t>го</w:t>
      </w:r>
      <w:r w:rsidRPr="005A13C5">
        <w:rPr>
          <w:color w:val="000000"/>
          <w:spacing w:val="1"/>
        </w:rPr>
        <w:t xml:space="preserve"> Договор</w:t>
      </w:r>
      <w:r>
        <w:rPr>
          <w:color w:val="000000"/>
          <w:spacing w:val="1"/>
        </w:rPr>
        <w:t>а</w:t>
      </w:r>
      <w:r w:rsidRPr="005A13C5">
        <w:rPr>
          <w:color w:val="000000"/>
          <w:spacing w:val="1"/>
        </w:rPr>
        <w:t xml:space="preserve"> составляет  </w:t>
      </w:r>
      <w:r>
        <w:rPr>
          <w:color w:val="000000"/>
          <w:spacing w:val="1"/>
        </w:rPr>
        <w:t xml:space="preserve">___________ рублей _________ копеек, </w:t>
      </w:r>
      <w:r w:rsidRPr="005A13C5">
        <w:rPr>
          <w:color w:val="000000"/>
          <w:spacing w:val="1"/>
        </w:rPr>
        <w:t xml:space="preserve">в том числе НДС 18% - </w:t>
      </w:r>
      <w:r>
        <w:rPr>
          <w:color w:val="000000"/>
          <w:spacing w:val="1"/>
        </w:rPr>
        <w:t>_____________ рублей _____________ копеек.</w:t>
      </w:r>
    </w:p>
    <w:p w:rsidR="00314687" w:rsidRPr="00FB577C" w:rsidRDefault="00314687" w:rsidP="009D661A">
      <w:pPr>
        <w:ind w:firstLine="709"/>
        <w:jc w:val="both"/>
      </w:pPr>
      <w:r w:rsidRPr="00FB577C">
        <w:t xml:space="preserve">Стоимость </w:t>
      </w:r>
      <w:r>
        <w:t xml:space="preserve">настоящего </w:t>
      </w:r>
      <w:r w:rsidRPr="00FB577C">
        <w:t xml:space="preserve">Договора включает в себя цену Товара, транспортные расходы на доставку Товара </w:t>
      </w:r>
      <w:r>
        <w:t>Заказчику</w:t>
      </w:r>
      <w:r w:rsidRPr="00FB577C">
        <w:t xml:space="preserve">, налоги, другие обязательные платежи, а также иные расходы Поставщика, связанные с исполнением своих обязательств по настоящему Договору. </w:t>
      </w:r>
    </w:p>
    <w:p w:rsidR="00314687" w:rsidRPr="006F76C2" w:rsidRDefault="00314687" w:rsidP="009D661A">
      <w:pPr>
        <w:ind w:firstLine="720"/>
        <w:jc w:val="both"/>
      </w:pPr>
      <w:r w:rsidRPr="006F76C2">
        <w:rPr>
          <w:color w:val="000000"/>
          <w:spacing w:val="1"/>
        </w:rPr>
        <w:t xml:space="preserve">2.2. </w:t>
      </w:r>
      <w:r>
        <w:rPr>
          <w:color w:val="000000"/>
          <w:spacing w:val="1"/>
        </w:rPr>
        <w:t>Заказчик</w:t>
      </w:r>
      <w:r w:rsidRPr="006F76C2">
        <w:rPr>
          <w:color w:val="000000"/>
          <w:spacing w:val="1"/>
        </w:rPr>
        <w:t xml:space="preserve"> производит расчет по настоящему Договору путем перечисления денежных средств на расче</w:t>
      </w:r>
      <w:r>
        <w:rPr>
          <w:color w:val="000000"/>
          <w:spacing w:val="1"/>
        </w:rPr>
        <w:t>тный счет Поставщика в течение 10 (Деся</w:t>
      </w:r>
      <w:r w:rsidRPr="006F76C2">
        <w:rPr>
          <w:color w:val="000000"/>
          <w:spacing w:val="1"/>
        </w:rPr>
        <w:t>ти) банковских дней с даты  поставки Товара</w:t>
      </w:r>
      <w:r w:rsidRPr="006F76C2">
        <w:t xml:space="preserve"> на основании счета, счета-фактуры, товарной накладной, оформленных надлежащим образом. </w:t>
      </w:r>
    </w:p>
    <w:p w:rsidR="00314687" w:rsidRPr="005A13C5" w:rsidRDefault="00314687" w:rsidP="009D661A">
      <w:pPr>
        <w:shd w:val="clear" w:color="auto" w:fill="FFFFFF"/>
        <w:tabs>
          <w:tab w:val="left" w:pos="709"/>
          <w:tab w:val="left" w:pos="9072"/>
          <w:tab w:val="left" w:pos="9781"/>
        </w:tabs>
        <w:spacing w:line="253" w:lineRule="exact"/>
        <w:jc w:val="both"/>
        <w:rPr>
          <w:color w:val="000000"/>
          <w:spacing w:val="1"/>
        </w:rPr>
      </w:pPr>
      <w:r w:rsidRPr="005A13C5">
        <w:rPr>
          <w:color w:val="000000"/>
          <w:spacing w:val="1"/>
        </w:rPr>
        <w:tab/>
        <w:t>2.3. В целях сверки взаимор</w:t>
      </w:r>
      <w:r>
        <w:rPr>
          <w:color w:val="000000"/>
          <w:spacing w:val="1"/>
        </w:rPr>
        <w:t xml:space="preserve">асчетов за поставленные Товары Стороны </w:t>
      </w:r>
      <w:r w:rsidRPr="005A13C5">
        <w:rPr>
          <w:color w:val="000000"/>
          <w:spacing w:val="1"/>
        </w:rPr>
        <w:t xml:space="preserve"> оформляют Акт сверки расчетов</w:t>
      </w:r>
      <w:r>
        <w:rPr>
          <w:color w:val="000000"/>
          <w:spacing w:val="1"/>
        </w:rPr>
        <w:t>.</w:t>
      </w:r>
    </w:p>
    <w:p w:rsidR="00314687" w:rsidRDefault="00314687" w:rsidP="009D661A">
      <w:pPr>
        <w:shd w:val="clear" w:color="auto" w:fill="FFFFFF"/>
        <w:tabs>
          <w:tab w:val="left" w:pos="709"/>
          <w:tab w:val="left" w:pos="9072"/>
        </w:tabs>
        <w:jc w:val="center"/>
        <w:rPr>
          <w:b/>
          <w:bCs/>
          <w:color w:val="000000"/>
          <w:spacing w:val="1"/>
        </w:rPr>
      </w:pPr>
    </w:p>
    <w:p w:rsidR="00314687" w:rsidRDefault="00314687" w:rsidP="009D661A">
      <w:pPr>
        <w:shd w:val="clear" w:color="auto" w:fill="FFFFFF"/>
        <w:tabs>
          <w:tab w:val="left" w:pos="709"/>
          <w:tab w:val="left" w:pos="9072"/>
        </w:tabs>
        <w:jc w:val="center"/>
        <w:rPr>
          <w:b/>
          <w:bCs/>
          <w:color w:val="000000"/>
          <w:spacing w:val="1"/>
        </w:rPr>
      </w:pPr>
      <w:r w:rsidRPr="005A13C5">
        <w:rPr>
          <w:b/>
          <w:bCs/>
          <w:color w:val="000000"/>
          <w:spacing w:val="1"/>
        </w:rPr>
        <w:t>3. КАЧЕСТВО  И КОМПЛЕКТНОСТЬ ТОВАРА</w:t>
      </w:r>
    </w:p>
    <w:p w:rsidR="00314687" w:rsidRPr="005A13C5" w:rsidRDefault="00314687" w:rsidP="009D661A">
      <w:pPr>
        <w:shd w:val="clear" w:color="auto" w:fill="FFFFFF"/>
        <w:tabs>
          <w:tab w:val="left" w:pos="709"/>
          <w:tab w:val="left" w:pos="9072"/>
        </w:tabs>
        <w:jc w:val="center"/>
        <w:rPr>
          <w:b/>
          <w:bCs/>
          <w:color w:val="000000"/>
          <w:spacing w:val="1"/>
        </w:rPr>
      </w:pPr>
    </w:p>
    <w:p w:rsidR="00314687" w:rsidRPr="00F8682F" w:rsidRDefault="00314687" w:rsidP="009D661A">
      <w:pPr>
        <w:shd w:val="clear" w:color="auto" w:fill="FFFFFF"/>
        <w:tabs>
          <w:tab w:val="left" w:pos="709"/>
          <w:tab w:val="left" w:pos="9072"/>
        </w:tabs>
        <w:jc w:val="both"/>
      </w:pPr>
      <w:r w:rsidRPr="00F8682F">
        <w:rPr>
          <w:color w:val="000000"/>
          <w:spacing w:val="1"/>
        </w:rPr>
        <w:t xml:space="preserve">           3.1. Поставщик гарантирует, что весь Товар, поставляемый по настоящему Договору, сертифицирован в Р</w:t>
      </w:r>
      <w:r>
        <w:rPr>
          <w:color w:val="000000"/>
          <w:spacing w:val="1"/>
        </w:rPr>
        <w:t xml:space="preserve">оссийской </w:t>
      </w:r>
      <w:r w:rsidRPr="00F8682F">
        <w:rPr>
          <w:color w:val="000000"/>
          <w:spacing w:val="1"/>
        </w:rPr>
        <w:t>Ф</w:t>
      </w:r>
      <w:r>
        <w:rPr>
          <w:color w:val="000000"/>
          <w:spacing w:val="1"/>
        </w:rPr>
        <w:t>едерации</w:t>
      </w:r>
      <w:r w:rsidRPr="00F8682F">
        <w:rPr>
          <w:color w:val="000000"/>
          <w:spacing w:val="1"/>
        </w:rPr>
        <w:t>.</w:t>
      </w:r>
      <w:r w:rsidRPr="00F8682F">
        <w:t xml:space="preserve"> </w:t>
      </w:r>
    </w:p>
    <w:p w:rsidR="00314687" w:rsidRPr="00F8682F" w:rsidRDefault="00314687" w:rsidP="009D661A">
      <w:pPr>
        <w:shd w:val="clear" w:color="auto" w:fill="FFFFFF"/>
        <w:tabs>
          <w:tab w:val="left" w:pos="709"/>
          <w:tab w:val="left" w:pos="9072"/>
        </w:tabs>
        <w:jc w:val="both"/>
        <w:rPr>
          <w:color w:val="000000"/>
          <w:spacing w:val="1"/>
        </w:rPr>
      </w:pPr>
      <w:r w:rsidRPr="00F8682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w:t>
      </w:r>
      <w:r>
        <w:t>др.</w:t>
      </w:r>
      <w:r w:rsidRPr="00F8682F">
        <w:t>).</w:t>
      </w:r>
    </w:p>
    <w:p w:rsidR="00314687" w:rsidRPr="005F4DF1" w:rsidRDefault="00314687" w:rsidP="005F4DF1">
      <w:r w:rsidRPr="00F8682F">
        <w:rPr>
          <w:color w:val="000000"/>
          <w:spacing w:val="1"/>
        </w:rPr>
        <w:tab/>
        <w:t xml:space="preserve">3.2. </w:t>
      </w:r>
      <w:r w:rsidRPr="003E5574">
        <w:t>Приемка Товара по количеству и качеству осуществляется в соответствии с Инструкцией о порядке приемке продукции производственно-технического назначения и товаров народного потребления продукции по количеству (утв. Постановлением Госарбитража СССР от 15.06.1965 г. №П-6) и Инструкцией о порядке приемке продукции производственно-технического назначения и товаров народного потребления продукции по качеству (утв. Постановлением Госарбитра</w:t>
      </w:r>
      <w:r>
        <w:t>жа СССР от 25.04.1966 г. №П-7).</w:t>
      </w:r>
    </w:p>
    <w:p w:rsidR="00314687" w:rsidRPr="00F8682F" w:rsidRDefault="00314687" w:rsidP="009D661A">
      <w:pPr>
        <w:tabs>
          <w:tab w:val="left" w:pos="648"/>
          <w:tab w:val="left" w:pos="3713"/>
        </w:tabs>
        <w:ind w:firstLine="720"/>
        <w:jc w:val="both"/>
      </w:pPr>
      <w:r>
        <w:t xml:space="preserve">3.3. </w:t>
      </w:r>
      <w:r w:rsidRPr="00F8682F">
        <w:t xml:space="preserve">В случае поставки Товара несоответствующего по качеству, </w:t>
      </w:r>
      <w:r>
        <w:t xml:space="preserve">количеству, </w:t>
      </w:r>
      <w:r w:rsidRPr="00F8682F">
        <w:t xml:space="preserve">комплектности, таре, упаковке и маркировке стандартам, техническим условиям и условиям </w:t>
      </w:r>
      <w:r>
        <w:t xml:space="preserve"> настоящего </w:t>
      </w:r>
      <w:r w:rsidRPr="00F8682F">
        <w:t xml:space="preserve">Договора, </w:t>
      </w:r>
      <w:r>
        <w:t>Заказчик</w:t>
      </w:r>
      <w:r w:rsidRPr="00F8682F">
        <w:t xml:space="preserve">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314687" w:rsidRPr="00F8682F" w:rsidRDefault="00314687" w:rsidP="009D661A">
      <w:pPr>
        <w:jc w:val="both"/>
      </w:pPr>
      <w:r>
        <w:t xml:space="preserve">            3.4. </w:t>
      </w:r>
      <w:r w:rsidRPr="00F8682F">
        <w:t xml:space="preserve">Претензии </w:t>
      </w:r>
      <w:r>
        <w:t xml:space="preserve">по количеству, комплектности </w:t>
      </w:r>
      <w:r w:rsidRPr="00F8682F">
        <w:t xml:space="preserve"> Товара  могут быть предъявлены </w:t>
      </w:r>
      <w:r>
        <w:t>Заказчиком</w:t>
      </w:r>
      <w:r w:rsidRPr="00F8682F">
        <w:t xml:space="preserve"> в срок не более 30 (</w:t>
      </w:r>
      <w:r>
        <w:t>Т</w:t>
      </w:r>
      <w:r w:rsidRPr="00F8682F">
        <w:t>ридцати) календарных дней от даты, указанной в накладной</w:t>
      </w:r>
      <w:r>
        <w:t>.</w:t>
      </w:r>
    </w:p>
    <w:p w:rsidR="00314687" w:rsidRDefault="00314687"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Pr>
          <w:color w:val="000000"/>
          <w:spacing w:val="1"/>
        </w:rPr>
        <w:t xml:space="preserve">            </w:t>
      </w:r>
      <w:r w:rsidRPr="00F8682F">
        <w:rPr>
          <w:color w:val="000000"/>
          <w:spacing w:val="1"/>
        </w:rPr>
        <w:t>3.</w:t>
      </w:r>
      <w:r>
        <w:rPr>
          <w:color w:val="000000"/>
          <w:spacing w:val="1"/>
        </w:rPr>
        <w:t>5</w:t>
      </w:r>
      <w:r w:rsidRPr="00F8682F">
        <w:rPr>
          <w:color w:val="000000"/>
          <w:spacing w:val="1"/>
        </w:rPr>
        <w:t xml:space="preserve">. Претензии по качеству Товара могут быть предъявлены </w:t>
      </w:r>
      <w:r>
        <w:rPr>
          <w:color w:val="000000"/>
          <w:spacing w:val="1"/>
        </w:rPr>
        <w:t>Заказчиком Поставщику в течение всего Г</w:t>
      </w:r>
      <w:r w:rsidRPr="00F8682F">
        <w:rPr>
          <w:color w:val="000000"/>
          <w:spacing w:val="1"/>
        </w:rPr>
        <w:t>арантийного срока, установленного производителем Товара.</w:t>
      </w:r>
    </w:p>
    <w:p w:rsidR="00314687" w:rsidRDefault="00314687" w:rsidP="00624610">
      <w:pPr>
        <w:shd w:val="clear" w:color="auto" w:fill="FFFFFF"/>
        <w:tabs>
          <w:tab w:val="left" w:pos="709"/>
          <w:tab w:val="left" w:pos="851"/>
          <w:tab w:val="left" w:pos="1276"/>
          <w:tab w:val="left" w:pos="9072"/>
          <w:tab w:val="left" w:pos="9781"/>
        </w:tabs>
        <w:spacing w:line="253" w:lineRule="exact"/>
        <w:jc w:val="both"/>
      </w:pPr>
      <w:r>
        <w:rPr>
          <w:color w:val="000000"/>
          <w:spacing w:val="1"/>
        </w:rPr>
        <w:t xml:space="preserve">            3.6. </w:t>
      </w:r>
      <w:r>
        <w:t>Поставщик в течение 10 (Д</w:t>
      </w:r>
      <w:r w:rsidRPr="00F8682F">
        <w:t xml:space="preserve">есяти) рабочих дней с даты получения претензии от </w:t>
      </w:r>
      <w:r>
        <w:t>Заказчика</w:t>
      </w:r>
      <w:r w:rsidRPr="00F8682F">
        <w:t xml:space="preserve"> обязан за свой счет заменить Товар ненадлежащего качества качественным, а также доукомплектовать некомплектный Товар, либо заменить его комплектным, до</w:t>
      </w:r>
      <w:r>
        <w:t xml:space="preserve"> </w:t>
      </w:r>
      <w:r w:rsidRPr="00F8682F">
        <w:t>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314687" w:rsidRPr="00624610" w:rsidRDefault="00314687" w:rsidP="00624610">
      <w:pPr>
        <w:shd w:val="clear" w:color="auto" w:fill="FFFFFF"/>
        <w:tabs>
          <w:tab w:val="left" w:pos="709"/>
          <w:tab w:val="left" w:pos="851"/>
          <w:tab w:val="left" w:pos="1276"/>
          <w:tab w:val="left" w:pos="9072"/>
          <w:tab w:val="left" w:pos="9781"/>
        </w:tabs>
        <w:spacing w:line="253" w:lineRule="exact"/>
        <w:jc w:val="both"/>
      </w:pPr>
      <w:r>
        <w:t xml:space="preserve">            3.7. </w:t>
      </w:r>
      <w:r w:rsidRPr="00850FDE">
        <w:rPr>
          <w:shd w:val="clear" w:color="auto" w:fill="FFFFFF"/>
        </w:rPr>
        <w:t>Поставщик обязан передать Заказчику Товар свободным от любых прав и притязаний третьих лиц. Неисполнение Поставщиком этой обязанности дает Заказчику право требовать уменьшения цены Товара либо расторжения Договора и возмещения убытков.</w:t>
      </w:r>
    </w:p>
    <w:p w:rsidR="00314687" w:rsidRDefault="00314687" w:rsidP="009D661A">
      <w:pPr>
        <w:shd w:val="clear" w:color="auto" w:fill="FFFFFF"/>
        <w:tabs>
          <w:tab w:val="left" w:pos="709"/>
          <w:tab w:val="left" w:pos="9072"/>
          <w:tab w:val="left" w:pos="9923"/>
        </w:tabs>
        <w:spacing w:line="253" w:lineRule="exact"/>
        <w:jc w:val="center"/>
        <w:rPr>
          <w:b/>
          <w:bCs/>
          <w:color w:val="000000"/>
          <w:spacing w:val="1"/>
        </w:rPr>
      </w:pPr>
    </w:p>
    <w:p w:rsidR="00314687" w:rsidRDefault="00314687" w:rsidP="009D661A">
      <w:pPr>
        <w:shd w:val="clear" w:color="auto" w:fill="FFFFFF"/>
        <w:tabs>
          <w:tab w:val="left" w:pos="709"/>
          <w:tab w:val="left" w:pos="9072"/>
          <w:tab w:val="left" w:pos="9923"/>
        </w:tabs>
        <w:spacing w:line="253" w:lineRule="exact"/>
        <w:jc w:val="center"/>
        <w:rPr>
          <w:b/>
          <w:bCs/>
          <w:color w:val="000000"/>
          <w:spacing w:val="1"/>
        </w:rPr>
      </w:pPr>
      <w:r w:rsidRPr="005A13C5">
        <w:rPr>
          <w:b/>
          <w:bCs/>
          <w:color w:val="000000"/>
          <w:spacing w:val="1"/>
        </w:rPr>
        <w:t>4. ПОРЯДОК И СРОКИ ПОСТАВКИ ТОВАРА</w:t>
      </w:r>
    </w:p>
    <w:p w:rsidR="00314687" w:rsidRPr="005A13C5" w:rsidRDefault="00314687" w:rsidP="009D661A">
      <w:pPr>
        <w:shd w:val="clear" w:color="auto" w:fill="FFFFFF"/>
        <w:tabs>
          <w:tab w:val="left" w:pos="709"/>
          <w:tab w:val="left" w:pos="9072"/>
          <w:tab w:val="left" w:pos="9923"/>
        </w:tabs>
        <w:spacing w:line="253" w:lineRule="exact"/>
        <w:jc w:val="center"/>
        <w:rPr>
          <w:b/>
          <w:bCs/>
          <w:color w:val="000000"/>
          <w:spacing w:val="1"/>
        </w:rPr>
      </w:pPr>
    </w:p>
    <w:p w:rsidR="00314687" w:rsidRPr="00B4734D" w:rsidRDefault="00314687" w:rsidP="00B4734D">
      <w:pPr>
        <w:jc w:val="both"/>
      </w:pPr>
      <w:r>
        <w:t xml:space="preserve">           </w:t>
      </w:r>
      <w:r w:rsidRPr="005A13C5">
        <w:t xml:space="preserve">4.1. Поставка Товара осуществляется в </w:t>
      </w:r>
      <w:r>
        <w:t xml:space="preserve"> течение 30 (Тридцати) календарных дней  с даты подписания настоящего Договора</w:t>
      </w:r>
      <w:r w:rsidRPr="005A13C5">
        <w:t xml:space="preserve"> со склада Поставщика в адрес </w:t>
      </w:r>
      <w:r>
        <w:t xml:space="preserve">Заказчика: : </w:t>
      </w:r>
      <w:r w:rsidRPr="008C6A7D">
        <w:t>396071, г</w:t>
      </w:r>
      <w:r>
        <w:t xml:space="preserve">.Нововоронеж </w:t>
      </w:r>
      <w:r w:rsidRPr="008C6A7D">
        <w:t>Воронежской о</w:t>
      </w:r>
      <w:r>
        <w:t xml:space="preserve">бласти, Промзона АЭС, зд.105,  </w:t>
      </w:r>
      <w:r w:rsidRPr="005A13C5">
        <w:t xml:space="preserve">тел. </w:t>
      </w:r>
      <w:r>
        <w:t xml:space="preserve">(47364)7-34-79, согласно </w:t>
      </w:r>
      <w:r>
        <w:rPr>
          <w:color w:val="000000"/>
          <w:spacing w:val="1"/>
        </w:rPr>
        <w:t>Спецификации</w:t>
      </w:r>
      <w:r w:rsidRPr="005A13C5">
        <w:rPr>
          <w:color w:val="000000"/>
          <w:spacing w:val="1"/>
        </w:rPr>
        <w:t xml:space="preserve"> (</w:t>
      </w:r>
      <w:r w:rsidRPr="005A13C5">
        <w:t>Приложение №</w:t>
      </w:r>
      <w:r>
        <w:t xml:space="preserve"> </w:t>
      </w:r>
      <w:r w:rsidRPr="005A13C5">
        <w:t>1</w:t>
      </w:r>
      <w:r>
        <w:t xml:space="preserve"> </w:t>
      </w:r>
      <w:r>
        <w:rPr>
          <w:color w:val="000000"/>
          <w:spacing w:val="1"/>
        </w:rPr>
        <w:t xml:space="preserve">к настоящему Договору) </w:t>
      </w:r>
      <w:r w:rsidRPr="005A13C5">
        <w:rPr>
          <w:color w:val="000000"/>
          <w:spacing w:val="1"/>
        </w:rPr>
        <w:t>являющейся неотъемлемой частью настоящего Договора</w:t>
      </w:r>
      <w:r>
        <w:rPr>
          <w:color w:val="000000"/>
          <w:spacing w:val="1"/>
        </w:rPr>
        <w:t>.</w:t>
      </w:r>
    </w:p>
    <w:p w:rsidR="00314687" w:rsidRPr="005A13C5" w:rsidRDefault="00314687" w:rsidP="009D661A">
      <w:pPr>
        <w:shd w:val="clear" w:color="auto" w:fill="FFFFFF"/>
        <w:tabs>
          <w:tab w:val="left" w:pos="9072"/>
          <w:tab w:val="left" w:pos="9498"/>
          <w:tab w:val="left" w:pos="9639"/>
        </w:tabs>
        <w:spacing w:line="251" w:lineRule="exact"/>
        <w:jc w:val="both"/>
        <w:rPr>
          <w:color w:val="000000"/>
          <w:spacing w:val="1"/>
        </w:rPr>
      </w:pPr>
      <w:r w:rsidRPr="005A13C5">
        <w:rPr>
          <w:color w:val="000000"/>
          <w:spacing w:val="1"/>
        </w:rPr>
        <w:t xml:space="preserve">           4.2. Передача Товара производится по товарной накладной и счету-фактуре.</w:t>
      </w:r>
    </w:p>
    <w:p w:rsidR="00314687" w:rsidRPr="005A13C5" w:rsidRDefault="00314687" w:rsidP="009D661A">
      <w:pPr>
        <w:shd w:val="clear" w:color="auto" w:fill="FFFFFF"/>
        <w:tabs>
          <w:tab w:val="left" w:pos="9072"/>
          <w:tab w:val="left" w:pos="9498"/>
          <w:tab w:val="left" w:pos="9639"/>
        </w:tabs>
        <w:spacing w:line="251" w:lineRule="exact"/>
        <w:jc w:val="both"/>
        <w:rPr>
          <w:color w:val="000000"/>
          <w:spacing w:val="1"/>
        </w:rPr>
      </w:pPr>
      <w:r>
        <w:rPr>
          <w:color w:val="000000"/>
          <w:spacing w:val="1"/>
        </w:rPr>
        <w:t xml:space="preserve"> </w:t>
      </w:r>
      <w:r w:rsidRPr="005A13C5">
        <w:rPr>
          <w:color w:val="000000"/>
          <w:spacing w:val="1"/>
        </w:rPr>
        <w:t xml:space="preserve">          4.3. Право собственности на Товар переходит к </w:t>
      </w:r>
      <w:r>
        <w:rPr>
          <w:color w:val="000000"/>
          <w:spacing w:val="1"/>
        </w:rPr>
        <w:t>Заказчику</w:t>
      </w:r>
      <w:r w:rsidRPr="005A13C5">
        <w:rPr>
          <w:color w:val="000000"/>
          <w:spacing w:val="1"/>
        </w:rPr>
        <w:t xml:space="preserve"> после подписания товарной накладной обеими Сторонами и передачи упакованного Товара </w:t>
      </w:r>
      <w:r>
        <w:rPr>
          <w:color w:val="000000"/>
          <w:spacing w:val="1"/>
        </w:rPr>
        <w:t>Заказчику</w:t>
      </w:r>
      <w:r w:rsidRPr="005A13C5">
        <w:rPr>
          <w:color w:val="000000"/>
          <w:spacing w:val="1"/>
        </w:rPr>
        <w:t>.</w:t>
      </w:r>
    </w:p>
    <w:p w:rsidR="00314687" w:rsidRPr="006F76C2" w:rsidRDefault="00314687" w:rsidP="009D661A">
      <w:pPr>
        <w:ind w:firstLine="720"/>
        <w:jc w:val="both"/>
        <w:rPr>
          <w:color w:val="000000"/>
          <w:spacing w:val="1"/>
        </w:rPr>
      </w:pPr>
      <w:r w:rsidRPr="006F76C2">
        <w:rPr>
          <w:color w:val="000000"/>
          <w:spacing w:val="1"/>
        </w:rPr>
        <w:t xml:space="preserve">4.4. Обязательства Поставщика считаются выполненными с даты поставки Товара </w:t>
      </w:r>
      <w:r>
        <w:rPr>
          <w:color w:val="000000"/>
          <w:spacing w:val="1"/>
        </w:rPr>
        <w:t>Заказчику</w:t>
      </w:r>
      <w:r w:rsidRPr="006F76C2">
        <w:rPr>
          <w:color w:val="000000"/>
          <w:spacing w:val="1"/>
        </w:rPr>
        <w:t xml:space="preserve"> и подписания товарной накладной и счет</w:t>
      </w:r>
      <w:r>
        <w:rPr>
          <w:color w:val="000000"/>
          <w:spacing w:val="1"/>
        </w:rPr>
        <w:t>а</w:t>
      </w:r>
      <w:r w:rsidRPr="006F76C2">
        <w:rPr>
          <w:color w:val="000000"/>
          <w:spacing w:val="1"/>
        </w:rPr>
        <w:t xml:space="preserve">-фактуры. </w:t>
      </w:r>
      <w:r w:rsidRPr="006F76C2">
        <w:t xml:space="preserve">Датой поставки считается: дата передачи Товара </w:t>
      </w:r>
      <w:r>
        <w:t xml:space="preserve">Заказчику </w:t>
      </w:r>
      <w:r w:rsidRPr="006F76C2">
        <w:t xml:space="preserve">(или Грузополучателю, указанному </w:t>
      </w:r>
      <w:r>
        <w:t>Заказчиком</w:t>
      </w:r>
      <w:r w:rsidRPr="006F76C2">
        <w:t>), либо дата передачи Товара первому перевозчику, если Стороны не договорились об ином.</w:t>
      </w:r>
    </w:p>
    <w:p w:rsidR="00314687" w:rsidRDefault="00314687" w:rsidP="009D661A">
      <w:pPr>
        <w:ind w:firstLine="720"/>
        <w:jc w:val="both"/>
        <w:rPr>
          <w:color w:val="000000"/>
          <w:spacing w:val="1"/>
        </w:rPr>
      </w:pPr>
      <w:r w:rsidRPr="005A13C5">
        <w:rPr>
          <w:color w:val="000000"/>
          <w:spacing w:val="1"/>
        </w:rPr>
        <w:t xml:space="preserve">4.5. Риски случайной гибели или случайного повреждения Товара переходят с Поставщика на </w:t>
      </w:r>
      <w:r>
        <w:rPr>
          <w:color w:val="000000"/>
          <w:spacing w:val="1"/>
        </w:rPr>
        <w:t>Заказчика</w:t>
      </w:r>
      <w:r w:rsidRPr="005A13C5">
        <w:rPr>
          <w:color w:val="000000"/>
          <w:spacing w:val="1"/>
        </w:rPr>
        <w:t xml:space="preserve"> с момента поставки Товара и подписания последним товарных накладных.</w:t>
      </w:r>
    </w:p>
    <w:p w:rsidR="00314687" w:rsidRDefault="00314687" w:rsidP="009D661A">
      <w:pPr>
        <w:ind w:firstLine="720"/>
        <w:jc w:val="both"/>
        <w:rPr>
          <w:shd w:val="clear" w:color="auto" w:fill="FFFFFF"/>
        </w:rPr>
      </w:pPr>
      <w:r>
        <w:rPr>
          <w:color w:val="000000"/>
          <w:spacing w:val="1"/>
        </w:rPr>
        <w:t xml:space="preserve">4.6. </w:t>
      </w:r>
      <w:r w:rsidRPr="00850FDE">
        <w:rPr>
          <w:shd w:val="clear" w:color="auto" w:fill="FFFFFF"/>
        </w:rPr>
        <w:t>Поставщик обязан од</w:t>
      </w:r>
      <w:r>
        <w:rPr>
          <w:shd w:val="clear" w:color="auto" w:fill="FFFFFF"/>
        </w:rPr>
        <w:t xml:space="preserve">новременно с передачей Товара </w:t>
      </w:r>
      <w:r w:rsidRPr="00850FDE">
        <w:rPr>
          <w:shd w:val="clear" w:color="auto" w:fill="FFFFFF"/>
        </w:rPr>
        <w:t>передать Заказчику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и/или нормативно-техническими актами и/или Договором. Если Поставщик не передает или отказывается передать Заказчику относящиеся к Товару принадлежности или документы, Поставщик обязуется предоставить их в течение</w:t>
      </w:r>
      <w:r w:rsidRPr="00850FDE">
        <w:rPr>
          <w:rStyle w:val="apple-converted-space"/>
          <w:shd w:val="clear" w:color="auto" w:fill="FFFFFF"/>
        </w:rPr>
        <w:t>  </w:t>
      </w:r>
      <w:r w:rsidRPr="00850FDE">
        <w:rPr>
          <w:shd w:val="clear" w:color="auto" w:fill="FFFFFF"/>
        </w:rPr>
        <w:t xml:space="preserve">10 (Десяти) </w:t>
      </w:r>
      <w:r>
        <w:rPr>
          <w:shd w:val="clear" w:color="auto" w:fill="FFFFFF"/>
        </w:rPr>
        <w:t xml:space="preserve">календарных </w:t>
      </w:r>
      <w:r w:rsidRPr="00850FDE">
        <w:rPr>
          <w:shd w:val="clear" w:color="auto" w:fill="FFFFFF"/>
        </w:rPr>
        <w:t>дней с даты передачи Товара. В случае, когда принадлежности или документы, относящиеся к Товару, не переданы Поставщиком в указанный срок, Заказчик вправе отказаться от принятия Товара.</w:t>
      </w:r>
    </w:p>
    <w:p w:rsidR="00314687" w:rsidRPr="005A13C5" w:rsidRDefault="00314687" w:rsidP="009D661A">
      <w:pPr>
        <w:ind w:firstLine="720"/>
        <w:jc w:val="both"/>
        <w:rPr>
          <w:color w:val="000000"/>
          <w:spacing w:val="1"/>
        </w:rPr>
      </w:pPr>
      <w:r>
        <w:rPr>
          <w:shd w:val="clear" w:color="auto" w:fill="FFFFFF"/>
        </w:rPr>
        <w:t xml:space="preserve">4.7. </w:t>
      </w:r>
      <w:r w:rsidRPr="00850FDE">
        <w:rPr>
          <w:shd w:val="clear" w:color="auto" w:fill="FFFFFF"/>
        </w:rPr>
        <w:t>Упаковка и маркировка ящиков, а также документация внутри и/или на внешней стороне должны строго соответствовать требованиям производителя.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r>
        <w:rPr>
          <w:shd w:val="clear" w:color="auto" w:fill="FFFFFF"/>
        </w:rPr>
        <w:t>.</w:t>
      </w:r>
    </w:p>
    <w:p w:rsidR="00314687" w:rsidRDefault="00314687" w:rsidP="00624610">
      <w:pPr>
        <w:rPr>
          <w:b/>
          <w:bCs/>
          <w:color w:val="000000"/>
          <w:spacing w:val="1"/>
        </w:rPr>
      </w:pPr>
      <w:r>
        <w:rPr>
          <w:b/>
          <w:bCs/>
          <w:color w:val="000000"/>
          <w:spacing w:val="1"/>
        </w:rPr>
        <w:t xml:space="preserve">    </w:t>
      </w:r>
    </w:p>
    <w:p w:rsidR="00314687" w:rsidRPr="005A13C5" w:rsidRDefault="00314687" w:rsidP="009D661A">
      <w:pPr>
        <w:jc w:val="center"/>
        <w:rPr>
          <w:b/>
          <w:bCs/>
          <w:color w:val="000000"/>
          <w:spacing w:val="1"/>
        </w:rPr>
      </w:pPr>
      <w:r>
        <w:rPr>
          <w:b/>
          <w:bCs/>
          <w:color w:val="000000"/>
          <w:spacing w:val="1"/>
        </w:rPr>
        <w:t>5</w:t>
      </w:r>
      <w:r w:rsidRPr="005A13C5">
        <w:rPr>
          <w:b/>
          <w:bCs/>
          <w:color w:val="000000"/>
          <w:spacing w:val="1"/>
        </w:rPr>
        <w:t>. ОТВЕТСТВЕННОСТЬ СТОРОН</w:t>
      </w:r>
    </w:p>
    <w:p w:rsidR="00314687" w:rsidRDefault="00314687" w:rsidP="009D661A">
      <w:pPr>
        <w:ind w:firstLine="720"/>
        <w:jc w:val="both"/>
      </w:pPr>
      <w:r>
        <w:rPr>
          <w:color w:val="000000"/>
          <w:spacing w:val="1"/>
        </w:rPr>
        <w:t>5</w:t>
      </w:r>
      <w:r w:rsidRPr="005A13C5">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w:t>
      </w:r>
      <w:r>
        <w:t xml:space="preserve">оссийской </w:t>
      </w:r>
      <w:r w:rsidRPr="005A13C5">
        <w:t>Ф</w:t>
      </w:r>
      <w:r>
        <w:t>едерации</w:t>
      </w:r>
      <w:r w:rsidRPr="005A13C5">
        <w:t>.</w:t>
      </w:r>
    </w:p>
    <w:p w:rsidR="00314687" w:rsidRPr="005A13C5" w:rsidRDefault="00314687" w:rsidP="009D661A">
      <w:pPr>
        <w:spacing w:before="100" w:beforeAutospacing="1" w:after="100" w:afterAutospacing="1"/>
        <w:jc w:val="both"/>
      </w:pPr>
      <w:r>
        <w:rPr>
          <w:b/>
          <w:bCs/>
          <w:color w:val="000000"/>
          <w:spacing w:val="1"/>
        </w:rPr>
        <w:t xml:space="preserve">           </w:t>
      </w:r>
      <w:r>
        <w:t>5</w:t>
      </w:r>
      <w:r w:rsidRPr="005A13C5">
        <w:t xml:space="preserve">.2. В случае нарушения сроков поставки Товара, сроков замены некачественного и некомплектного Товара, предусмотренных  настоящим Договором, </w:t>
      </w:r>
      <w:r>
        <w:t xml:space="preserve">Заказчик вправе потребовать с </w:t>
      </w:r>
      <w:r w:rsidRPr="005A13C5">
        <w:t>Поставщик</w:t>
      </w:r>
      <w:r>
        <w:t>а уплаты штрафной неустойки в размере 0,1</w:t>
      </w:r>
      <w:r w:rsidRPr="005A13C5">
        <w:t xml:space="preserve"> % от общей стоимости,</w:t>
      </w:r>
      <w:r>
        <w:t xml:space="preserve"> не поставленного или</w:t>
      </w:r>
      <w:r w:rsidRPr="005A13C5">
        <w:t xml:space="preserve"> недопоставленного в срок Товара, за каждый день просрочки.</w:t>
      </w:r>
    </w:p>
    <w:p w:rsidR="00314687" w:rsidRPr="005A13C5" w:rsidRDefault="00314687" w:rsidP="009D661A">
      <w:pPr>
        <w:spacing w:before="100" w:beforeAutospacing="1" w:after="100" w:afterAutospacing="1"/>
        <w:ind w:firstLine="720"/>
        <w:jc w:val="both"/>
      </w:pPr>
      <w:r>
        <w:t>5</w:t>
      </w:r>
      <w:r w:rsidRPr="005A13C5">
        <w:t xml:space="preserve">.3. В случае поставки Товара ненадлежащего качества и некомплектного Товара </w:t>
      </w:r>
      <w:r>
        <w:t>Заказчик</w:t>
      </w:r>
      <w:r w:rsidRPr="005A13C5">
        <w:t xml:space="preserve"> вправе потребовать с Поставщика уплаты штрафа в размере 10% от стоимости некачественного, некомплектного Товара.</w:t>
      </w:r>
    </w:p>
    <w:p w:rsidR="00314687" w:rsidRPr="005A13C5" w:rsidRDefault="00314687" w:rsidP="009D661A">
      <w:pPr>
        <w:spacing w:before="100" w:beforeAutospacing="1" w:after="100" w:afterAutospacing="1"/>
        <w:ind w:firstLine="720"/>
        <w:jc w:val="both"/>
      </w:pPr>
      <w:r>
        <w:t>5</w:t>
      </w:r>
      <w:r w:rsidRPr="005A13C5">
        <w:t xml:space="preserve">.4. В случае нарушения Поставщиком условий </w:t>
      </w:r>
      <w:r>
        <w:t xml:space="preserve">настоящего </w:t>
      </w:r>
      <w:r w:rsidRPr="005A13C5">
        <w:t xml:space="preserve">Договора о таре, упаковке, маркировке Товара, не предоставления относящихся к Товару документов, </w:t>
      </w:r>
      <w:r>
        <w:t>Заказчик</w:t>
      </w:r>
      <w:r w:rsidRPr="005A13C5">
        <w:t xml:space="preserve"> вправе потребовать с Поставщика уплату штрафа в размере 10 % от Цены </w:t>
      </w:r>
      <w:r>
        <w:t xml:space="preserve">настоящего </w:t>
      </w:r>
      <w:r w:rsidRPr="005A13C5">
        <w:t xml:space="preserve">Договора, установленной </w:t>
      </w:r>
      <w:r>
        <w:t>настоящим Договором</w:t>
      </w:r>
      <w:r w:rsidRPr="005A13C5">
        <w:t>.</w:t>
      </w:r>
    </w:p>
    <w:p w:rsidR="00314687" w:rsidRPr="005A13C5" w:rsidRDefault="00314687" w:rsidP="009D661A">
      <w:pPr>
        <w:spacing w:before="100" w:beforeAutospacing="1" w:after="100" w:afterAutospacing="1"/>
        <w:ind w:firstLine="720"/>
        <w:jc w:val="both"/>
      </w:pPr>
      <w:r>
        <w:t>5</w:t>
      </w:r>
      <w:r w:rsidRPr="005A13C5">
        <w:t xml:space="preserve">.5. </w:t>
      </w:r>
      <w:r>
        <w:t>Заказчик</w:t>
      </w:r>
      <w:r w:rsidRPr="005A13C5">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314687" w:rsidRPr="005A13C5" w:rsidRDefault="00314687" w:rsidP="009D661A">
      <w:pPr>
        <w:spacing w:before="100" w:beforeAutospacing="1" w:after="100" w:afterAutospacing="1"/>
        <w:ind w:firstLine="720"/>
        <w:jc w:val="both"/>
      </w:pPr>
      <w:r>
        <w:t>5</w:t>
      </w:r>
      <w:r w:rsidRPr="005A13C5">
        <w:t xml:space="preserve">.6. </w:t>
      </w:r>
      <w:r>
        <w:t>Заказчик</w:t>
      </w:r>
      <w:r w:rsidRPr="005A13C5">
        <w:t xml:space="preserve"> вправе удержать начисленную в порядке, предусмотренном  настоящ</w:t>
      </w:r>
      <w:r>
        <w:t>им Д</w:t>
      </w:r>
      <w:r w:rsidRPr="005A13C5">
        <w:t>оговор</w:t>
      </w:r>
      <w:r>
        <w:t>ом</w:t>
      </w:r>
      <w:r w:rsidRPr="005A13C5">
        <w:t xml:space="preserve"> неустойку из суммы, подлежащей оплате Поставщику по </w:t>
      </w:r>
      <w:r>
        <w:t>настоящему Д</w:t>
      </w:r>
      <w:r w:rsidRPr="005A13C5">
        <w:t>оговору.</w:t>
      </w:r>
    </w:p>
    <w:p w:rsidR="00314687" w:rsidRDefault="00314687" w:rsidP="009D661A">
      <w:pPr>
        <w:spacing w:before="100" w:beforeAutospacing="1" w:after="100" w:afterAutospacing="1"/>
        <w:ind w:firstLine="720"/>
        <w:jc w:val="both"/>
      </w:pPr>
      <w:r>
        <w:t>5</w:t>
      </w:r>
      <w:r w:rsidRPr="005A13C5">
        <w:t xml:space="preserve">.7. Уплата неустойки и возмещение убытков в случае ненадлежащего исполнения обязательств по </w:t>
      </w:r>
      <w:r>
        <w:t xml:space="preserve"> настоящему </w:t>
      </w:r>
      <w:r w:rsidRPr="005A13C5">
        <w:t>Договору не освобождают Поставщика от исполнения обязательств в натуре.</w:t>
      </w:r>
    </w:p>
    <w:p w:rsidR="00314687" w:rsidRPr="005A13C5" w:rsidRDefault="00314687" w:rsidP="009D661A">
      <w:pPr>
        <w:jc w:val="both"/>
      </w:pPr>
    </w:p>
    <w:p w:rsidR="00314687" w:rsidRDefault="00314687" w:rsidP="009D661A">
      <w:pPr>
        <w:jc w:val="center"/>
        <w:rPr>
          <w:b/>
          <w:bCs/>
          <w:color w:val="000000"/>
          <w:spacing w:val="1"/>
        </w:rPr>
      </w:pPr>
      <w:r>
        <w:rPr>
          <w:b/>
          <w:bCs/>
          <w:color w:val="000000"/>
          <w:spacing w:val="1"/>
        </w:rPr>
        <w:t>6</w:t>
      </w:r>
      <w:r w:rsidRPr="005A13C5">
        <w:rPr>
          <w:b/>
          <w:bCs/>
          <w:color w:val="000000"/>
          <w:spacing w:val="1"/>
        </w:rPr>
        <w:t>. УСЛОВИЯ О РАСКРЫТИИ СВЕДЕНИЙ О ПОСТАВЩИКЕ</w:t>
      </w:r>
    </w:p>
    <w:p w:rsidR="00314687" w:rsidRPr="005A13C5" w:rsidRDefault="00314687" w:rsidP="009D661A">
      <w:pPr>
        <w:jc w:val="center"/>
      </w:pPr>
    </w:p>
    <w:p w:rsidR="00314687" w:rsidRPr="005A13C5" w:rsidRDefault="00314687" w:rsidP="009D661A">
      <w:pPr>
        <w:tabs>
          <w:tab w:val="left" w:pos="600"/>
        </w:tabs>
        <w:ind w:firstLine="720"/>
        <w:jc w:val="both"/>
      </w:pPr>
      <w:r>
        <w:t>6.</w:t>
      </w:r>
      <w:r w:rsidRPr="005A13C5">
        <w:t xml:space="preserve">1. </w:t>
      </w:r>
      <w:r>
        <w:t>Поставщик обязан п</w:t>
      </w:r>
      <w:r w:rsidRPr="005A13C5">
        <w:t xml:space="preserve">редоставить </w:t>
      </w:r>
      <w:r>
        <w:t>Заказчику</w:t>
      </w:r>
      <w:r w:rsidRPr="005A13C5">
        <w:t xml:space="preserve"> сведения и документы в отношении всей цепочки собственников и руководителей, включая бенефициаров (в том числе конечных).</w:t>
      </w:r>
    </w:p>
    <w:p w:rsidR="00314687" w:rsidRPr="005A13C5" w:rsidRDefault="00314687" w:rsidP="009D661A">
      <w:pPr>
        <w:tabs>
          <w:tab w:val="left" w:pos="600"/>
        </w:tabs>
        <w:ind w:firstLine="720"/>
        <w:jc w:val="both"/>
      </w:pPr>
      <w:r w:rsidRPr="005A13C5">
        <w:t xml:space="preserve">Поставщик  гарантирует  </w:t>
      </w:r>
      <w:r>
        <w:t>Заказчику</w:t>
      </w:r>
      <w:r w:rsidRPr="005A13C5">
        <w:t>, что сведения и документы в отношении всей цепочки собственников и руководителей, включая бенефициаров (в том числе конечных), Поставщик</w:t>
      </w:r>
      <w:r>
        <w:t>а</w:t>
      </w:r>
      <w:r w:rsidRPr="005A13C5">
        <w:t xml:space="preserve">, направленные в составе заявки на участие в _____________ на электронную торговую площадку </w:t>
      </w:r>
      <w:hyperlink r:id="rId6" w:history="1">
        <w:r w:rsidRPr="005A13C5">
          <w:rPr>
            <w:rStyle w:val="Hyperlink"/>
            <w:lang w:val="en-US"/>
          </w:rPr>
          <w:t>www</w:t>
        </w:r>
        <w:r w:rsidRPr="005A13C5">
          <w:rPr>
            <w:rStyle w:val="Hyperlink"/>
          </w:rPr>
          <w:t>.</w:t>
        </w:r>
        <w:r w:rsidRPr="005A13C5">
          <w:rPr>
            <w:rStyle w:val="Hyperlink"/>
            <w:lang w:val="en-US"/>
          </w:rPr>
          <w:t>a</w:t>
        </w:r>
        <w:r w:rsidRPr="005A13C5">
          <w:rPr>
            <w:rStyle w:val="Hyperlink"/>
          </w:rPr>
          <w:t>-</w:t>
        </w:r>
        <w:r w:rsidRPr="005A13C5">
          <w:rPr>
            <w:rStyle w:val="Hyperlink"/>
            <w:lang w:val="en-US"/>
          </w:rPr>
          <w:t>k</w:t>
        </w:r>
        <w:r w:rsidRPr="005A13C5">
          <w:rPr>
            <w:rStyle w:val="Hyperlink"/>
          </w:rPr>
          <w:t>-</w:t>
        </w:r>
        <w:r w:rsidRPr="005A13C5">
          <w:rPr>
            <w:rStyle w:val="Hyperlink"/>
            <w:lang w:val="en-US"/>
          </w:rPr>
          <w:t>d</w:t>
        </w:r>
        <w:r w:rsidRPr="005A13C5">
          <w:rPr>
            <w:rStyle w:val="Hyperlink"/>
          </w:rPr>
          <w:t>.</w:t>
        </w:r>
        <w:r w:rsidRPr="005A13C5">
          <w:rPr>
            <w:rStyle w:val="Hyperlink"/>
            <w:lang w:val="en-US"/>
          </w:rPr>
          <w:t>ru</w:t>
        </w:r>
      </w:hyperlink>
      <w:r>
        <w:t xml:space="preserve"> (далее С</w:t>
      </w:r>
      <w:r w:rsidRPr="005A13C5">
        <w:t>ведения), являются полными, точными и достоверными.</w:t>
      </w:r>
    </w:p>
    <w:p w:rsidR="00314687" w:rsidRPr="005A13C5" w:rsidRDefault="00314687" w:rsidP="009D661A">
      <w:pPr>
        <w:tabs>
          <w:tab w:val="left" w:pos="600"/>
        </w:tabs>
        <w:ind w:firstLine="720"/>
        <w:jc w:val="both"/>
      </w:pPr>
      <w:r w:rsidRPr="005A13C5">
        <w:t>При изменении Сведений П</w:t>
      </w:r>
      <w:r>
        <w:t>оставщик  обязан не позднее 5 (П</w:t>
      </w:r>
      <w:r w:rsidRPr="005A13C5">
        <w:t xml:space="preserve">яти) дней с момента таких изменений направить </w:t>
      </w:r>
      <w:r>
        <w:t>Заказчику</w:t>
      </w:r>
      <w:r w:rsidRPr="005A13C5">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t>а</w:t>
      </w:r>
      <w:r w:rsidRPr="005A13C5">
        <w:t>.</w:t>
      </w:r>
    </w:p>
    <w:p w:rsidR="00314687" w:rsidRPr="005A13C5" w:rsidRDefault="00314687" w:rsidP="009D661A">
      <w:pPr>
        <w:tabs>
          <w:tab w:val="left" w:pos="600"/>
        </w:tabs>
        <w:ind w:firstLine="720"/>
        <w:jc w:val="both"/>
      </w:pPr>
      <w:r w:rsidRPr="005A13C5">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Заказчиком</w:t>
      </w:r>
      <w:r w:rsidRPr="005A13C5">
        <w:t>, а также на раскрытие Поставщик</w:t>
      </w:r>
      <w:r>
        <w:t>ом</w:t>
      </w:r>
      <w:r w:rsidRPr="005A13C5">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t>Заказчика</w:t>
      </w:r>
      <w:r w:rsidRPr="005A13C5">
        <w:t xml:space="preserve"> от любой ответственности в связи с Раскрытием, в том числе, возмещает </w:t>
      </w:r>
      <w:r>
        <w:t>Заказчику</w:t>
      </w:r>
      <w:r w:rsidRPr="005A13C5">
        <w:t xml:space="preserve"> убытки, понесенные в связи с предъявлением </w:t>
      </w:r>
      <w:r>
        <w:t>Заказчику</w:t>
      </w:r>
      <w:r w:rsidRPr="005A13C5">
        <w:t xml:space="preserve">  претензий, исков и требований любыми третьими лицами, чьи права были или могут быть нарушены таким Раскрытием.</w:t>
      </w:r>
    </w:p>
    <w:p w:rsidR="00314687" w:rsidRPr="005A13C5" w:rsidRDefault="00314687" w:rsidP="009D661A">
      <w:pPr>
        <w:tabs>
          <w:tab w:val="left" w:pos="600"/>
        </w:tabs>
        <w:ind w:firstLine="720"/>
        <w:jc w:val="both"/>
      </w:pPr>
      <w:r w:rsidRPr="005A13C5">
        <w:t xml:space="preserve">Поставщик и </w:t>
      </w:r>
      <w:r>
        <w:t>Заказчик</w:t>
      </w:r>
      <w:r w:rsidRPr="005A13C5">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14687" w:rsidRDefault="00314687" w:rsidP="009D661A">
      <w:pPr>
        <w:tabs>
          <w:tab w:val="left" w:pos="600"/>
        </w:tabs>
        <w:ind w:firstLine="720"/>
        <w:jc w:val="both"/>
      </w:pPr>
      <w:r w:rsidRPr="005A13C5">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Заказчика</w:t>
      </w:r>
      <w:r w:rsidRPr="005A13C5">
        <w:t xml:space="preserve"> от исполнения </w:t>
      </w:r>
      <w:r>
        <w:tab/>
        <w:t xml:space="preserve">настоящего </w:t>
      </w:r>
      <w:r w:rsidRPr="005A13C5">
        <w:t xml:space="preserve">Договора и предъявления </w:t>
      </w:r>
      <w:r>
        <w:t>Заказчиком</w:t>
      </w:r>
      <w:r w:rsidRPr="005A13C5">
        <w:t xml:space="preserve"> </w:t>
      </w:r>
      <w:r>
        <w:t xml:space="preserve"> </w:t>
      </w:r>
      <w:r w:rsidRPr="005A13C5">
        <w:t>Поставщик</w:t>
      </w:r>
      <w:r>
        <w:t>у</w:t>
      </w:r>
      <w:r w:rsidRPr="005A13C5">
        <w:t xml:space="preserve"> требования о возмещении убытков, причиненных прекращением </w:t>
      </w:r>
      <w:r>
        <w:t xml:space="preserve">настоящего </w:t>
      </w:r>
      <w:r w:rsidRPr="005A13C5">
        <w:t>Договора.</w:t>
      </w:r>
      <w:r>
        <w:t xml:space="preserve"> Настоящий</w:t>
      </w:r>
      <w:r w:rsidRPr="005A13C5">
        <w:t xml:space="preserve"> Договор считается расторгнутым с даты получения Поставщик</w:t>
      </w:r>
      <w:r>
        <w:t>ом</w:t>
      </w:r>
      <w:r w:rsidRPr="005A13C5">
        <w:t xml:space="preserve"> соответствующего письменного уведомления </w:t>
      </w:r>
      <w:r>
        <w:t>Заказчика</w:t>
      </w:r>
      <w:r w:rsidRPr="005A13C5">
        <w:t>, если более поздняя дата не будет установлена в уведомлении.</w:t>
      </w:r>
    </w:p>
    <w:p w:rsidR="00314687" w:rsidRPr="00FC032F" w:rsidRDefault="00314687" w:rsidP="005B1134">
      <w:pPr>
        <w:ind w:firstLine="709"/>
        <w:jc w:val="both"/>
      </w:pPr>
      <w:r w:rsidRPr="00FC032F">
        <w:t xml:space="preserve">6.2.При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314687" w:rsidRPr="00FC032F" w:rsidRDefault="00314687" w:rsidP="005B1134">
      <w:pPr>
        <w:ind w:firstLine="709"/>
        <w:jc w:val="both"/>
      </w:pPr>
      <w:r w:rsidRPr="00FC032F">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314687" w:rsidRPr="00FC032F" w:rsidRDefault="00314687" w:rsidP="005B1134">
      <w:pPr>
        <w:ind w:firstLine="709"/>
        <w:jc w:val="both"/>
      </w:pPr>
      <w:r w:rsidRPr="00FC032F">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314687" w:rsidRPr="00FC032F" w:rsidRDefault="00314687" w:rsidP="005B1134">
      <w:pPr>
        <w:ind w:firstLine="709"/>
        <w:jc w:val="both"/>
      </w:pPr>
      <w:r w:rsidRPr="00FC032F">
        <w:t xml:space="preserve">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314687" w:rsidRPr="005A13C5" w:rsidRDefault="00314687" w:rsidP="009D661A">
      <w:pPr>
        <w:pStyle w:val="BodyTextIndent"/>
        <w:ind w:firstLine="0"/>
      </w:pPr>
    </w:p>
    <w:p w:rsidR="00314687" w:rsidRDefault="00314687" w:rsidP="009D661A">
      <w:pPr>
        <w:shd w:val="clear" w:color="auto" w:fill="FFFFFF"/>
        <w:tabs>
          <w:tab w:val="left" w:pos="348"/>
          <w:tab w:val="left" w:pos="9072"/>
          <w:tab w:val="left" w:pos="9923"/>
        </w:tabs>
        <w:spacing w:before="14" w:line="228" w:lineRule="exact"/>
        <w:jc w:val="center"/>
        <w:rPr>
          <w:b/>
          <w:bCs/>
          <w:color w:val="000000"/>
          <w:spacing w:val="1"/>
        </w:rPr>
      </w:pPr>
      <w:r>
        <w:rPr>
          <w:b/>
          <w:bCs/>
          <w:color w:val="000000"/>
          <w:spacing w:val="1"/>
        </w:rPr>
        <w:t>7</w:t>
      </w:r>
      <w:r w:rsidRPr="005A13C5">
        <w:rPr>
          <w:b/>
          <w:bCs/>
          <w:color w:val="000000"/>
          <w:spacing w:val="1"/>
        </w:rPr>
        <w:t xml:space="preserve">. </w:t>
      </w:r>
      <w:r>
        <w:rPr>
          <w:b/>
          <w:bCs/>
          <w:color w:val="000000"/>
          <w:spacing w:val="1"/>
        </w:rPr>
        <w:t>СРОК ДЕЙСТВИЯ ДОГОВОРА</w:t>
      </w:r>
    </w:p>
    <w:p w:rsidR="00314687" w:rsidRPr="005A13C5" w:rsidRDefault="00314687" w:rsidP="009D661A">
      <w:pPr>
        <w:shd w:val="clear" w:color="auto" w:fill="FFFFFF"/>
        <w:tabs>
          <w:tab w:val="left" w:pos="348"/>
          <w:tab w:val="left" w:pos="9072"/>
          <w:tab w:val="left" w:pos="9923"/>
        </w:tabs>
        <w:spacing w:before="14" w:line="228" w:lineRule="exact"/>
        <w:jc w:val="center"/>
        <w:rPr>
          <w:b/>
          <w:bCs/>
          <w:color w:val="000000"/>
          <w:spacing w:val="1"/>
        </w:rPr>
      </w:pPr>
    </w:p>
    <w:p w:rsidR="00314687" w:rsidRDefault="00314687" w:rsidP="00C257EB">
      <w:pPr>
        <w:shd w:val="clear" w:color="auto" w:fill="FFFFFF"/>
        <w:tabs>
          <w:tab w:val="left" w:pos="10490"/>
        </w:tabs>
        <w:spacing w:line="259" w:lineRule="exact"/>
        <w:jc w:val="both"/>
      </w:pPr>
      <w:r>
        <w:rPr>
          <w:color w:val="000000"/>
          <w:spacing w:val="1"/>
        </w:rPr>
        <w:t xml:space="preserve">            7</w:t>
      </w:r>
      <w:r w:rsidRPr="005A13C5">
        <w:rPr>
          <w:color w:val="000000"/>
          <w:spacing w:val="1"/>
        </w:rPr>
        <w:t>.1</w:t>
      </w:r>
      <w:r w:rsidRPr="00C257EB">
        <w:t xml:space="preserve"> </w:t>
      </w:r>
      <w:r w:rsidRPr="004F7C20">
        <w:t>Настоящий Договор вступает в силу с момента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своих обязательств по нему, но не позднее 31.12.2015г., а в части взаиморасчетов до полного выполнения Сторонами сво</w:t>
      </w:r>
      <w:r>
        <w:t>их обязательств, с подписанием А</w:t>
      </w:r>
      <w:r w:rsidRPr="004F7C20">
        <w:t>кта сверки расчетов.</w:t>
      </w:r>
    </w:p>
    <w:p w:rsidR="00314687" w:rsidRDefault="00314687" w:rsidP="00C257EB">
      <w:pPr>
        <w:shd w:val="clear" w:color="auto" w:fill="FFFFFF"/>
        <w:tabs>
          <w:tab w:val="left" w:pos="10490"/>
        </w:tabs>
        <w:spacing w:line="259" w:lineRule="exact"/>
        <w:jc w:val="both"/>
        <w:rPr>
          <w:color w:val="000000"/>
          <w:spacing w:val="1"/>
        </w:rPr>
      </w:pPr>
      <w:r>
        <w:t xml:space="preserve">           </w:t>
      </w:r>
      <w:r>
        <w:rPr>
          <w:color w:val="000000"/>
          <w:spacing w:val="1"/>
        </w:rPr>
        <w:t>7</w:t>
      </w:r>
      <w:r w:rsidRPr="005A13C5">
        <w:rPr>
          <w:color w:val="000000"/>
          <w:spacing w:val="1"/>
        </w:rPr>
        <w:t>.2.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5A13C5">
        <w:rPr>
          <w:color w:val="000000"/>
          <w:spacing w:val="1"/>
        </w:rPr>
        <w:t>овору.</w:t>
      </w:r>
    </w:p>
    <w:p w:rsidR="00314687" w:rsidRPr="00CC4C2D" w:rsidRDefault="00314687" w:rsidP="00C257EB">
      <w:pPr>
        <w:shd w:val="clear" w:color="auto" w:fill="FFFFFF"/>
        <w:tabs>
          <w:tab w:val="left" w:pos="10490"/>
        </w:tabs>
        <w:spacing w:line="259" w:lineRule="exact"/>
        <w:jc w:val="both"/>
      </w:pPr>
      <w:r>
        <w:rPr>
          <w:color w:val="000000"/>
          <w:spacing w:val="1"/>
        </w:rPr>
        <w:t xml:space="preserve">           </w:t>
      </w:r>
      <w:r w:rsidRPr="00CC4C2D">
        <w:t xml:space="preserve">7.3. Заказчик вправе расторгнуть настоящий Договор в любое время, письменно уведомив об этом Поставщика за  30 (Тридцать) календарных дней до предполагаемой даты расторжения. </w:t>
      </w:r>
    </w:p>
    <w:p w:rsidR="00314687" w:rsidRDefault="00314687" w:rsidP="009D661A">
      <w:pPr>
        <w:spacing w:after="60"/>
        <w:jc w:val="center"/>
        <w:rPr>
          <w:b/>
          <w:bCs/>
        </w:rPr>
      </w:pPr>
    </w:p>
    <w:p w:rsidR="00314687" w:rsidRDefault="00314687" w:rsidP="009D661A">
      <w:pPr>
        <w:spacing w:after="60"/>
        <w:jc w:val="center"/>
        <w:rPr>
          <w:b/>
          <w:bCs/>
        </w:rPr>
      </w:pPr>
      <w:r>
        <w:rPr>
          <w:b/>
          <w:bCs/>
        </w:rPr>
        <w:t>8. ПОРЯДОК РАЗРЕШЕНИЯ СПОРОВ</w:t>
      </w:r>
    </w:p>
    <w:p w:rsidR="00314687" w:rsidRPr="005A13C5" w:rsidRDefault="00314687" w:rsidP="009D661A">
      <w:pPr>
        <w:spacing w:after="60"/>
        <w:jc w:val="center"/>
        <w:rPr>
          <w:b/>
          <w:bCs/>
        </w:rPr>
      </w:pPr>
    </w:p>
    <w:p w:rsidR="00314687" w:rsidRPr="005A13C5" w:rsidRDefault="00314687" w:rsidP="009D661A">
      <w:pPr>
        <w:ind w:firstLine="720"/>
        <w:jc w:val="both"/>
      </w:pPr>
      <w:r>
        <w:t>8</w:t>
      </w:r>
      <w:r w:rsidRPr="005A13C5">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t>10</w:t>
      </w:r>
      <w:r w:rsidRPr="005A13C5">
        <w:t xml:space="preserve"> (</w:t>
      </w:r>
      <w:r>
        <w:t>Десять</w:t>
      </w:r>
      <w:r w:rsidRPr="005A13C5">
        <w:t xml:space="preserve">) рабочих дней с момента получения. </w:t>
      </w:r>
    </w:p>
    <w:p w:rsidR="00314687" w:rsidRDefault="00314687" w:rsidP="009D661A">
      <w:pPr>
        <w:ind w:firstLine="720"/>
        <w:jc w:val="both"/>
      </w:pPr>
      <w:r>
        <w:rPr>
          <w:color w:val="000000"/>
          <w:spacing w:val="1"/>
        </w:rPr>
        <w:t>8</w:t>
      </w:r>
      <w:r w:rsidRPr="005A13C5">
        <w:rPr>
          <w:color w:val="000000"/>
          <w:spacing w:val="1"/>
        </w:rPr>
        <w:t xml:space="preserve">.2. </w:t>
      </w:r>
      <w:r w:rsidRPr="005A13C5">
        <w:t>В случае невозможности достижения согласия спор передается на разрешение Арбит</w:t>
      </w:r>
      <w:r>
        <w:t xml:space="preserve">ражного суда по месту нахождения Ответчика </w:t>
      </w:r>
      <w:r w:rsidRPr="004F7C20">
        <w:t>в порядке, предусмотренным действующим законод</w:t>
      </w:r>
      <w:r>
        <w:t>ательством Российской Федерации</w:t>
      </w:r>
      <w:r w:rsidRPr="005A13C5">
        <w:t>.</w:t>
      </w:r>
    </w:p>
    <w:p w:rsidR="00314687" w:rsidRDefault="00314687" w:rsidP="009D661A">
      <w:pPr>
        <w:ind w:firstLine="720"/>
        <w:jc w:val="both"/>
      </w:pPr>
    </w:p>
    <w:p w:rsidR="00314687" w:rsidRDefault="00314687" w:rsidP="003375C7">
      <w:pPr>
        <w:ind w:firstLine="720"/>
        <w:jc w:val="center"/>
        <w:rPr>
          <w:b/>
          <w:bCs/>
        </w:rPr>
      </w:pPr>
      <w:r w:rsidRPr="00553E44">
        <w:rPr>
          <w:b/>
          <w:bCs/>
        </w:rPr>
        <w:t>9. ГАРАНТИЙНЫЙ СРОК</w:t>
      </w:r>
    </w:p>
    <w:p w:rsidR="00314687" w:rsidRPr="003375C7" w:rsidRDefault="00314687" w:rsidP="003375C7">
      <w:pPr>
        <w:ind w:firstLine="720"/>
        <w:jc w:val="center"/>
        <w:rPr>
          <w:b/>
          <w:bCs/>
        </w:rPr>
      </w:pPr>
    </w:p>
    <w:p w:rsidR="00314687" w:rsidRDefault="00314687" w:rsidP="00553E44">
      <w:r>
        <w:rPr>
          <w:shd w:val="clear" w:color="auto" w:fill="FFFFFF"/>
        </w:rPr>
        <w:t xml:space="preserve">          9.1.  </w:t>
      </w:r>
      <w:r w:rsidRPr="007765E2">
        <w:t>Поставщик предоставляет гарантию качества Товара в течение Гарантийного срока на поставляемый Товар, указанного в Приложении №1 настоящего Договора.</w:t>
      </w:r>
    </w:p>
    <w:p w:rsidR="00314687" w:rsidRDefault="00314687" w:rsidP="00553E44">
      <w:r>
        <w:t xml:space="preserve">          9.2.  </w:t>
      </w:r>
      <w:r w:rsidRPr="007765E2">
        <w:t>Гарантия качества Товара распространяется на все составляющие части (комплектующие изделия) Товара.</w:t>
      </w:r>
    </w:p>
    <w:p w:rsidR="00314687" w:rsidRDefault="00314687" w:rsidP="00553E44">
      <w:r>
        <w:t xml:space="preserve">          9.3. </w:t>
      </w:r>
      <w:r w:rsidRPr="007765E2">
        <w:t>В течение Гарантийного срока Поставщик обязуется устранить за свой счет любые обнаруженные Заказчиком недостатки Товара, при условии, что Поставщик был уведомлен в письменной форме о таких недостатках.</w:t>
      </w:r>
    </w:p>
    <w:p w:rsidR="00314687" w:rsidRDefault="00314687" w:rsidP="00553E44">
      <w:r>
        <w:t xml:space="preserve">         9.4.</w:t>
      </w:r>
      <w:r w:rsidRPr="007765E2">
        <w:t xml:space="preserve"> После получения подобного уведомления Поставщик должен произвести ремонт или замену бракованного Товара или его части без каких-либо расходов со стороны Заказчика. Если иной срок не предусмотрен в уведомлении, то в случае когда Заказчиком будут выявлены недостатки поставленного Товара, Поставщик обязан за свой счет в течение</w:t>
      </w:r>
      <w:r w:rsidRPr="007765E2">
        <w:rPr>
          <w:rStyle w:val="apple-converted-space"/>
        </w:rPr>
        <w:t>  </w:t>
      </w:r>
      <w:r w:rsidRPr="007765E2">
        <w:t>рабочих дней со дня поступления соответствующего уведомления от Заказчика устранить недостатки без каких – либо дополнительных затрат со стороны Заказчика.</w:t>
      </w:r>
    </w:p>
    <w:p w:rsidR="00314687" w:rsidRDefault="00314687" w:rsidP="00553E44">
      <w:r>
        <w:t xml:space="preserve">        9.5. </w:t>
      </w:r>
      <w:r w:rsidRPr="007765E2">
        <w:t xml:space="preserve"> Если Поставщик, получив уведомление, не исправит недостатки в сроки, требуемые Заказчиком, Заказчик может применить необходимые санкции и меры по исправлению недостатков за счет Поставщика и без какого-либо ущерба другим правам, которыми Заказчик может обладать по Договору в отношении Поставщика.</w:t>
      </w:r>
    </w:p>
    <w:p w:rsidR="00314687" w:rsidRDefault="00314687" w:rsidP="00553E44">
      <w:r>
        <w:t xml:space="preserve">       9.6. </w:t>
      </w:r>
      <w:r w:rsidRPr="007765E2">
        <w:t>Гарантийный срок по настоящему Договору исчисляется с момента подписания Заказчи</w:t>
      </w:r>
      <w:r>
        <w:t>ком Акта приема-передачи Товара и составляет 30(Тридцать) календарных дней.</w:t>
      </w:r>
    </w:p>
    <w:p w:rsidR="00314687" w:rsidRPr="00553E44" w:rsidRDefault="00314687" w:rsidP="00553E44"/>
    <w:p w:rsidR="00314687" w:rsidRDefault="00314687" w:rsidP="009D661A">
      <w:pPr>
        <w:spacing w:after="60"/>
      </w:pPr>
    </w:p>
    <w:p w:rsidR="00314687" w:rsidRDefault="00314687" w:rsidP="00553E44">
      <w:pPr>
        <w:spacing w:after="60"/>
        <w:jc w:val="center"/>
        <w:rPr>
          <w:b/>
          <w:bCs/>
        </w:rPr>
      </w:pPr>
      <w:r w:rsidRPr="00553E44">
        <w:rPr>
          <w:b/>
          <w:bCs/>
        </w:rPr>
        <w:t>10. ФОРС-МАЖОРНЫЕ ОБСТАЯТЕЛЬСТВА</w:t>
      </w:r>
    </w:p>
    <w:p w:rsidR="00314687" w:rsidRPr="00553E44" w:rsidRDefault="00314687" w:rsidP="00553E44">
      <w:pPr>
        <w:pStyle w:val="NormalWeb"/>
        <w:shd w:val="clear" w:color="auto" w:fill="FFFFFF"/>
        <w:spacing w:line="285" w:lineRule="atLeast"/>
        <w:jc w:val="both"/>
      </w:pPr>
      <w:r>
        <w:rPr>
          <w:sz w:val="28"/>
          <w:szCs w:val="28"/>
        </w:rPr>
        <w:t xml:space="preserve">       </w:t>
      </w:r>
      <w:r w:rsidRPr="00553E44">
        <w:t>10.1. В случае если возникнут обстоятельства, которые помешают полному или частичному исполнению какой-либо из сторон своих обязательств в соответствии с настоящим Договором, в частности: стихийные бедствия (пожар, наводнение, землетрясение и др.), война и военные операции любого характера, блокады, эмбарго, запрещение экспорта и импорта, эпидемии, изменение законодательства в странах производителя, Поставщика и странах возможного транзита оборудования и другие обстоятельства чрезвычайного характера, которые Стороны не могли предвидеть или предотвратить разумными мерами в ходе исполнения настоящего Договора, то срок, установленный для выполнения обязательств по настоящему Договору, будет пролонгирован на время, в течение которого действовали такие обстоятельства.</w:t>
      </w:r>
    </w:p>
    <w:p w:rsidR="00314687" w:rsidRPr="00553E44" w:rsidRDefault="00314687" w:rsidP="00553E44">
      <w:pPr>
        <w:pStyle w:val="NormalWeb"/>
        <w:shd w:val="clear" w:color="auto" w:fill="FFFFFF"/>
        <w:spacing w:line="285" w:lineRule="atLeast"/>
        <w:jc w:val="both"/>
      </w:pPr>
      <w:r>
        <w:t xml:space="preserve">          10.2. </w:t>
      </w:r>
      <w:r w:rsidRPr="00553E44">
        <w:t>Сторона, для которой наступили обстояте</w:t>
      </w:r>
      <w:r>
        <w:t>льства, оговоренные п.10</w:t>
      </w:r>
      <w:r w:rsidRPr="00553E44">
        <w:t>.1 настоящего Договора, обязана в течение  5 (Пяти) рабочих дней известить другую Сторону о наступлении случаев форс-мажора и возможных сроках окончания обстоятельств непреодолимой силы. Не</w:t>
      </w:r>
      <w:r>
        <w:t xml:space="preserve"> </w:t>
      </w:r>
      <w:r w:rsidRPr="00553E44">
        <w:t>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w:t>
      </w:r>
      <w:r>
        <w:t xml:space="preserve"> Стороны обязаны извещать друг друга о прекращении обстоятельств непреодолимой силы в том же порядке, что и об их наступлении.</w:t>
      </w:r>
    </w:p>
    <w:p w:rsidR="00314687" w:rsidRPr="00553E44" w:rsidRDefault="00314687" w:rsidP="00553E44">
      <w:pPr>
        <w:pStyle w:val="NormalWeb"/>
        <w:shd w:val="clear" w:color="auto" w:fill="FFFFFF"/>
        <w:spacing w:line="285" w:lineRule="atLeast"/>
        <w:jc w:val="both"/>
      </w:pPr>
      <w:r>
        <w:t xml:space="preserve">           10.3. </w:t>
      </w:r>
      <w:r w:rsidRPr="00553E44">
        <w:t>Сторона, для которой наступили</w:t>
      </w:r>
      <w:r>
        <w:t xml:space="preserve"> обстоятельства, оговоренные п.10</w:t>
      </w:r>
      <w:r w:rsidRPr="00553E44">
        <w:t>.1, должна предоставить другой Стороне документы, подтверждающие возникновение и/или прекращение данных обстоятельств. Документы, выданные компетентными уполномоченными органами (организациями), являются достаточным основанием, свидетельствующим о подобных обстоятельствах и их длительности.</w:t>
      </w:r>
    </w:p>
    <w:p w:rsidR="00314687" w:rsidRPr="00553E44" w:rsidRDefault="00314687" w:rsidP="00553E44">
      <w:pPr>
        <w:spacing w:after="60"/>
        <w:jc w:val="both"/>
      </w:pPr>
      <w:r>
        <w:t xml:space="preserve">            10.4. </w:t>
      </w:r>
      <w:r w:rsidRPr="00553E44">
        <w:t>Если обстоятельства форс-мажора будут продолжаться более 30 (Тридцати) дней, то каждая из Сторон вправе в одностороннем, внесудебном порядке расторгнуть настоящий Договор, с предварительным письменным уведомлением другой Стороны не менее чем за</w:t>
      </w:r>
      <w:r>
        <w:t> 30 (Тридца</w:t>
      </w:r>
      <w:r w:rsidRPr="00553E44">
        <w:t>ть) рабочих дней до предполагаемой даты расторжения. В этом случае ни одна из Сторон не вправе требовать возмещения другой Стороной возможного ущерба. Стороны производят между собой взаиморасчеты, исходя из фактического состояния, сложившегося до наступления форс-мажорных обстоятельств.</w:t>
      </w:r>
    </w:p>
    <w:p w:rsidR="00314687" w:rsidRPr="005A13C5" w:rsidRDefault="00314687" w:rsidP="009D661A">
      <w:pPr>
        <w:spacing w:after="60"/>
      </w:pPr>
    </w:p>
    <w:p w:rsidR="00314687" w:rsidRDefault="00314687" w:rsidP="009D661A">
      <w:pPr>
        <w:shd w:val="clear" w:color="auto" w:fill="FFFFFF"/>
        <w:tabs>
          <w:tab w:val="left" w:pos="9072"/>
          <w:tab w:val="left" w:pos="9923"/>
        </w:tabs>
        <w:spacing w:line="259" w:lineRule="exact"/>
        <w:jc w:val="center"/>
        <w:rPr>
          <w:b/>
          <w:bCs/>
          <w:color w:val="000000"/>
          <w:spacing w:val="1"/>
        </w:rPr>
      </w:pPr>
      <w:r>
        <w:rPr>
          <w:b/>
          <w:bCs/>
          <w:color w:val="000000"/>
          <w:spacing w:val="1"/>
        </w:rPr>
        <w:t>11</w:t>
      </w:r>
      <w:r w:rsidRPr="005A13C5">
        <w:rPr>
          <w:b/>
          <w:bCs/>
          <w:color w:val="000000"/>
          <w:spacing w:val="1"/>
        </w:rPr>
        <w:t>. П</w:t>
      </w:r>
      <w:r>
        <w:rPr>
          <w:b/>
          <w:bCs/>
          <w:color w:val="000000"/>
          <w:spacing w:val="1"/>
        </w:rPr>
        <w:t>РОЧИЕ УСЛОВИЯ</w:t>
      </w:r>
    </w:p>
    <w:p w:rsidR="00314687" w:rsidRPr="005A13C5" w:rsidRDefault="00314687" w:rsidP="009D661A">
      <w:pPr>
        <w:shd w:val="clear" w:color="auto" w:fill="FFFFFF"/>
        <w:tabs>
          <w:tab w:val="left" w:pos="9072"/>
          <w:tab w:val="left" w:pos="9923"/>
        </w:tabs>
        <w:spacing w:line="259" w:lineRule="exact"/>
        <w:jc w:val="center"/>
        <w:rPr>
          <w:b/>
          <w:bCs/>
          <w:color w:val="000000"/>
          <w:spacing w:val="1"/>
        </w:rPr>
      </w:pPr>
    </w:p>
    <w:p w:rsidR="00314687" w:rsidRPr="005A13C5" w:rsidRDefault="00314687" w:rsidP="009D661A">
      <w:pPr>
        <w:shd w:val="clear" w:color="auto" w:fill="FFFFFF"/>
        <w:tabs>
          <w:tab w:val="left" w:pos="369"/>
          <w:tab w:val="left" w:pos="9072"/>
          <w:tab w:val="left" w:pos="9923"/>
        </w:tabs>
        <w:spacing w:before="6" w:line="259" w:lineRule="exact"/>
        <w:jc w:val="both"/>
        <w:rPr>
          <w:color w:val="000000"/>
          <w:spacing w:val="1"/>
        </w:rPr>
      </w:pPr>
      <w:r w:rsidRPr="005A13C5">
        <w:rPr>
          <w:color w:val="000000"/>
          <w:spacing w:val="1"/>
        </w:rPr>
        <w:tab/>
        <w:t xml:space="preserve">      </w:t>
      </w:r>
      <w:r>
        <w:rPr>
          <w:color w:val="000000"/>
          <w:spacing w:val="1"/>
        </w:rPr>
        <w:t>11</w:t>
      </w:r>
      <w:r w:rsidRPr="005A13C5">
        <w:rPr>
          <w:color w:val="000000"/>
          <w:spacing w:val="1"/>
        </w:rPr>
        <w:t xml:space="preserve">.1. Настоящий Договор составлен в </w:t>
      </w:r>
      <w:r>
        <w:rPr>
          <w:color w:val="000000"/>
          <w:spacing w:val="1"/>
        </w:rPr>
        <w:t>2 (Д</w:t>
      </w:r>
      <w:r w:rsidRPr="005A13C5">
        <w:rPr>
          <w:color w:val="000000"/>
          <w:spacing w:val="1"/>
        </w:rPr>
        <w:t>вух</w:t>
      </w:r>
      <w:r>
        <w:rPr>
          <w:color w:val="000000"/>
          <w:spacing w:val="1"/>
        </w:rPr>
        <w:t>)</w:t>
      </w:r>
      <w:r w:rsidRPr="005A13C5">
        <w:rPr>
          <w:color w:val="000000"/>
          <w:spacing w:val="1"/>
        </w:rPr>
        <w:t xml:space="preserve"> подлинных экземплярах, имеющих одинаковую юридическую силу, по одному для каждой из Сторон.</w:t>
      </w:r>
    </w:p>
    <w:p w:rsidR="00314687" w:rsidRPr="005A13C5" w:rsidRDefault="00314687" w:rsidP="009D661A">
      <w:pPr>
        <w:shd w:val="clear" w:color="auto" w:fill="FFFFFF"/>
        <w:tabs>
          <w:tab w:val="left" w:pos="709"/>
          <w:tab w:val="left" w:pos="9072"/>
          <w:tab w:val="left" w:pos="9923"/>
        </w:tabs>
        <w:spacing w:before="6" w:line="259" w:lineRule="exact"/>
        <w:jc w:val="both"/>
        <w:rPr>
          <w:color w:val="000000"/>
          <w:spacing w:val="1"/>
        </w:rPr>
      </w:pPr>
      <w:r w:rsidRPr="005A13C5">
        <w:rPr>
          <w:color w:val="000000"/>
          <w:spacing w:val="1"/>
        </w:rPr>
        <w:tab/>
      </w:r>
      <w:r>
        <w:rPr>
          <w:color w:val="000000"/>
          <w:spacing w:val="1"/>
        </w:rPr>
        <w:t>11</w:t>
      </w:r>
      <w:r w:rsidRPr="005A13C5">
        <w:rPr>
          <w:color w:val="000000"/>
          <w:spacing w:val="1"/>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314687" w:rsidRDefault="00314687" w:rsidP="009D661A">
      <w:pPr>
        <w:shd w:val="clear" w:color="auto" w:fill="FFFFFF"/>
        <w:tabs>
          <w:tab w:val="left" w:pos="709"/>
          <w:tab w:val="left" w:pos="9072"/>
          <w:tab w:val="left" w:pos="9923"/>
        </w:tabs>
        <w:spacing w:before="6" w:line="259" w:lineRule="exact"/>
        <w:ind w:firstLine="720"/>
        <w:jc w:val="both"/>
        <w:rPr>
          <w:color w:val="000000"/>
          <w:spacing w:val="1"/>
        </w:rPr>
      </w:pPr>
      <w:r>
        <w:rPr>
          <w:color w:val="000000"/>
          <w:spacing w:val="1"/>
        </w:rPr>
        <w:t>11</w:t>
      </w:r>
      <w:r w:rsidRPr="005A13C5">
        <w:rPr>
          <w:color w:val="000000"/>
          <w:spacing w:val="1"/>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314687" w:rsidRDefault="00314687" w:rsidP="009D661A">
      <w:pPr>
        <w:shd w:val="clear" w:color="auto" w:fill="FFFFFF"/>
        <w:tabs>
          <w:tab w:val="left" w:pos="709"/>
          <w:tab w:val="left" w:pos="9072"/>
          <w:tab w:val="left" w:pos="9923"/>
        </w:tabs>
        <w:spacing w:before="6" w:line="259" w:lineRule="exact"/>
        <w:ind w:firstLine="720"/>
        <w:jc w:val="both"/>
      </w:pPr>
      <w:r>
        <w:t>11</w:t>
      </w:r>
      <w:r w:rsidRPr="005A13C5">
        <w:t>.</w:t>
      </w:r>
      <w:r>
        <w:t>4</w:t>
      </w:r>
      <w:r w:rsidRPr="005A13C5">
        <w:t>.</w:t>
      </w:r>
      <w:r>
        <w:t xml:space="preserve"> </w:t>
      </w:r>
      <w:r w:rsidRPr="005A13C5">
        <w:t>Во всем, что не пред</w:t>
      </w:r>
      <w:r>
        <w:t>усмотрено условиями настоящего Договора, С</w:t>
      </w:r>
      <w:r w:rsidRPr="005A13C5">
        <w:t xml:space="preserve">тороны  руководствуются  </w:t>
      </w:r>
      <w:r w:rsidRPr="005A13C5">
        <w:rPr>
          <w:spacing w:val="-2"/>
        </w:rPr>
        <w:t>действующим законодательством РФ.</w:t>
      </w:r>
      <w:r w:rsidRPr="005A13C5">
        <w:t xml:space="preserve"> </w:t>
      </w:r>
    </w:p>
    <w:p w:rsidR="00314687" w:rsidRDefault="00314687" w:rsidP="009D661A">
      <w:pPr>
        <w:shd w:val="clear" w:color="auto" w:fill="FFFFFF"/>
        <w:tabs>
          <w:tab w:val="left" w:pos="709"/>
          <w:tab w:val="left" w:pos="9072"/>
          <w:tab w:val="left" w:pos="9923"/>
        </w:tabs>
        <w:spacing w:before="6" w:line="259" w:lineRule="exact"/>
        <w:ind w:firstLine="720"/>
        <w:jc w:val="both"/>
      </w:pPr>
      <w:r>
        <w:t xml:space="preserve">11.5. </w:t>
      </w:r>
      <w:r w:rsidRPr="004F7C20">
        <w:t>При изменении почтовых или банковских реквизитов Поставщик обязан уведомить об этом Заказчика, в письменном виде, не позднее 5 (Пяти) календарных дней с момента таких изменений</w:t>
      </w:r>
    </w:p>
    <w:p w:rsidR="00314687" w:rsidRPr="005A13C5" w:rsidRDefault="00314687" w:rsidP="009D661A">
      <w:pPr>
        <w:shd w:val="clear" w:color="auto" w:fill="FFFFFF"/>
        <w:tabs>
          <w:tab w:val="left" w:pos="709"/>
          <w:tab w:val="left" w:pos="9072"/>
          <w:tab w:val="left" w:pos="9923"/>
        </w:tabs>
        <w:spacing w:before="6" w:line="259" w:lineRule="exact"/>
        <w:ind w:firstLine="720"/>
        <w:jc w:val="both"/>
      </w:pPr>
      <w:r>
        <w:t>11</w:t>
      </w:r>
      <w:r w:rsidRPr="005A13C5">
        <w:t>.</w:t>
      </w:r>
      <w:r>
        <w:t>6</w:t>
      </w:r>
      <w:r w:rsidRPr="005A13C5">
        <w:t>. Приложения, являющиеся неотъемлемой частью</w:t>
      </w:r>
      <w:r>
        <w:t xml:space="preserve"> настоящего  Д</w:t>
      </w:r>
      <w:r w:rsidRPr="005A13C5">
        <w:t>оговора:</w:t>
      </w:r>
    </w:p>
    <w:p w:rsidR="00314687" w:rsidRDefault="00314687" w:rsidP="005D192C">
      <w:pPr>
        <w:tabs>
          <w:tab w:val="left" w:pos="0"/>
        </w:tabs>
        <w:ind w:firstLine="720"/>
        <w:jc w:val="both"/>
      </w:pPr>
      <w:r w:rsidRPr="005A13C5">
        <w:t>Приложение №</w:t>
      </w:r>
      <w:r>
        <w:t xml:space="preserve"> </w:t>
      </w:r>
      <w:r w:rsidRPr="005A13C5">
        <w:t xml:space="preserve">1 </w:t>
      </w:r>
      <w:r>
        <w:t xml:space="preserve"> - Спецификация на 2 л.</w:t>
      </w:r>
    </w:p>
    <w:p w:rsidR="00314687" w:rsidRDefault="00314687" w:rsidP="00CD6A8C">
      <w:pPr>
        <w:jc w:val="both"/>
      </w:pPr>
      <w:r>
        <w:t xml:space="preserve">            Приложение №2 - Информация о цепочке собственников контрагента, включая бенефициаров (в том числе конечных) на 1 л.         </w:t>
      </w:r>
    </w:p>
    <w:p w:rsidR="00314687" w:rsidRPr="005A13C5" w:rsidRDefault="00314687" w:rsidP="005D192C">
      <w:pPr>
        <w:tabs>
          <w:tab w:val="left" w:pos="0"/>
        </w:tabs>
        <w:ind w:firstLine="720"/>
        <w:jc w:val="both"/>
      </w:pPr>
    </w:p>
    <w:p w:rsidR="00314687" w:rsidRDefault="00314687" w:rsidP="009D661A">
      <w:pPr>
        <w:jc w:val="center"/>
        <w:rPr>
          <w:b/>
          <w:bCs/>
        </w:rPr>
      </w:pPr>
      <w:r>
        <w:rPr>
          <w:b/>
          <w:bCs/>
        </w:rPr>
        <w:t>12</w:t>
      </w:r>
      <w:r w:rsidRPr="005A13C5">
        <w:rPr>
          <w:b/>
          <w:bCs/>
        </w:rPr>
        <w:t>. Ю</w:t>
      </w:r>
      <w:r>
        <w:rPr>
          <w:b/>
          <w:bCs/>
        </w:rPr>
        <w:t>РИДИЧЕСКИЕ АДРЕСА, БАНКОВСКИЕ РЕКВИЗИТЫ И ПОДПИСИ СТОРОН</w:t>
      </w:r>
      <w:r w:rsidRPr="005A13C5">
        <w:rPr>
          <w:b/>
          <w:bCs/>
        </w:rPr>
        <w:t>.</w:t>
      </w:r>
    </w:p>
    <w:p w:rsidR="00314687" w:rsidRPr="005A13C5" w:rsidRDefault="00314687" w:rsidP="009D661A">
      <w:pPr>
        <w:jc w:val="center"/>
        <w:rPr>
          <w:b/>
          <w:bCs/>
        </w:rPr>
      </w:pPr>
    </w:p>
    <w:tbl>
      <w:tblPr>
        <w:tblW w:w="14459" w:type="dxa"/>
        <w:tblInd w:w="-68" w:type="dxa"/>
        <w:tblLayout w:type="fixed"/>
        <w:tblCellMar>
          <w:left w:w="70" w:type="dxa"/>
          <w:right w:w="70" w:type="dxa"/>
        </w:tblCellMar>
        <w:tblLook w:val="0000"/>
      </w:tblPr>
      <w:tblGrid>
        <w:gridCol w:w="4111"/>
        <w:gridCol w:w="5954"/>
        <w:gridCol w:w="4394"/>
      </w:tblGrid>
      <w:tr w:rsidR="00314687" w:rsidRPr="005A13C5">
        <w:trPr>
          <w:trHeight w:val="80"/>
        </w:trPr>
        <w:tc>
          <w:tcPr>
            <w:tcW w:w="4111" w:type="dxa"/>
          </w:tcPr>
          <w:p w:rsidR="00314687" w:rsidRPr="00A43F61" w:rsidRDefault="00314687" w:rsidP="00BF61B9">
            <w:pPr>
              <w:pStyle w:val="a0"/>
              <w:ind w:firstLine="0"/>
              <w:rPr>
                <w:rFonts w:ascii="Times New Roman" w:hAnsi="Times New Roman" w:cs="Times New Roman"/>
                <w:b/>
                <w:bCs/>
                <w:sz w:val="24"/>
                <w:szCs w:val="24"/>
                <w:lang w:eastAsia="en-US"/>
              </w:rPr>
            </w:pPr>
            <w:r w:rsidRPr="00A43F61">
              <w:rPr>
                <w:rFonts w:ascii="Times New Roman" w:hAnsi="Times New Roman" w:cs="Times New Roman"/>
                <w:b/>
                <w:bCs/>
                <w:sz w:val="24"/>
                <w:szCs w:val="24"/>
                <w:lang w:eastAsia="en-US"/>
              </w:rPr>
              <w:t>ПОСТАВЩИК:</w:t>
            </w: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5A13C5" w:rsidRDefault="00314687" w:rsidP="00BF61B9">
            <w:pPr>
              <w:jc w:val="both"/>
            </w:pPr>
          </w:p>
          <w:p w:rsidR="00314687" w:rsidRPr="00A43F61" w:rsidRDefault="00314687" w:rsidP="00BF61B9">
            <w:pPr>
              <w:pStyle w:val="a0"/>
              <w:ind w:firstLine="0"/>
              <w:rPr>
                <w:sz w:val="24"/>
                <w:szCs w:val="24"/>
                <w:lang w:eastAsia="en-US"/>
              </w:rPr>
            </w:pPr>
          </w:p>
        </w:tc>
        <w:tc>
          <w:tcPr>
            <w:tcW w:w="5954" w:type="dxa"/>
          </w:tcPr>
          <w:p w:rsidR="00314687" w:rsidRPr="005A13C5" w:rsidRDefault="00314687" w:rsidP="00BF61B9">
            <w:pPr>
              <w:rPr>
                <w:b/>
                <w:bCs/>
              </w:rPr>
            </w:pPr>
            <w:r>
              <w:rPr>
                <w:b/>
                <w:bCs/>
              </w:rPr>
              <w:t>ЗАКАЗЧИК:</w:t>
            </w:r>
          </w:p>
          <w:p w:rsidR="00314687" w:rsidRPr="005A13C5" w:rsidRDefault="00314687" w:rsidP="00BF61B9">
            <w:pPr>
              <w:shd w:val="clear" w:color="auto" w:fill="FFFFFF"/>
              <w:ind w:right="-3501"/>
            </w:pPr>
            <w:r w:rsidRPr="005A13C5">
              <w:t>Федеральное государственное унитарное</w:t>
            </w:r>
          </w:p>
          <w:p w:rsidR="00314687" w:rsidRPr="005A13C5" w:rsidRDefault="00314687" w:rsidP="00BF61B9">
            <w:pPr>
              <w:shd w:val="clear" w:color="auto" w:fill="FFFFFF"/>
              <w:ind w:right="-3501"/>
            </w:pPr>
            <w:r w:rsidRPr="005A13C5">
              <w:t xml:space="preserve">предприятие «Ведомственная охрана </w:t>
            </w:r>
          </w:p>
          <w:p w:rsidR="00314687" w:rsidRPr="005A13C5" w:rsidRDefault="00314687" w:rsidP="00BF61B9">
            <w:pPr>
              <w:shd w:val="clear" w:color="auto" w:fill="FFFFFF"/>
              <w:ind w:right="-3501"/>
            </w:pPr>
            <w:r w:rsidRPr="005A13C5">
              <w:t>Росатома» (ФГУП «Атом-охрана»)</w:t>
            </w:r>
          </w:p>
          <w:p w:rsidR="00314687" w:rsidRDefault="00314687" w:rsidP="009D661A">
            <w:pPr>
              <w:pStyle w:val="BodyTextIndent"/>
              <w:ind w:firstLine="0"/>
            </w:pPr>
            <w:r w:rsidRPr="00080905">
              <w:rPr>
                <w:b/>
                <w:bCs/>
                <w:spacing w:val="-1"/>
              </w:rPr>
              <w:t>Юридический адрес:</w:t>
            </w:r>
            <w:r w:rsidRPr="00080905">
              <w:rPr>
                <w:b/>
                <w:bCs/>
              </w:rPr>
              <w:t xml:space="preserve"> </w:t>
            </w:r>
            <w:r w:rsidRPr="0073760F">
              <w:t>123060, г. Москва,</w:t>
            </w:r>
          </w:p>
          <w:p w:rsidR="00314687" w:rsidRPr="0073760F" w:rsidRDefault="00314687" w:rsidP="009D661A">
            <w:pPr>
              <w:pStyle w:val="BodyTextIndent"/>
              <w:ind w:firstLine="0"/>
            </w:pPr>
            <w:r w:rsidRPr="0073760F">
              <w:t>Ул. Расплетина, д.3</w:t>
            </w:r>
          </w:p>
          <w:p w:rsidR="00314687" w:rsidRDefault="00314687" w:rsidP="00BF61B9">
            <w:pPr>
              <w:shd w:val="clear" w:color="auto" w:fill="FFFFFF"/>
              <w:ind w:right="-183"/>
            </w:pPr>
            <w:r w:rsidRPr="005A13C5">
              <w:t xml:space="preserve">Почтовый адрес: 123060, г. Москва, </w:t>
            </w:r>
          </w:p>
          <w:p w:rsidR="00314687" w:rsidRPr="005A13C5" w:rsidRDefault="00314687" w:rsidP="00BF61B9">
            <w:pPr>
              <w:shd w:val="clear" w:color="auto" w:fill="FFFFFF"/>
              <w:ind w:right="-183"/>
            </w:pPr>
            <w:r w:rsidRPr="005A13C5">
              <w:t xml:space="preserve">ул. Расплетина, д. 3 </w:t>
            </w:r>
          </w:p>
          <w:p w:rsidR="00314687" w:rsidRPr="00534C3C" w:rsidRDefault="00314687" w:rsidP="00534C3C">
            <w:pPr>
              <w:jc w:val="both"/>
            </w:pPr>
            <w:r w:rsidRPr="005A13C5">
              <w:t xml:space="preserve">ИНН </w:t>
            </w:r>
            <w:r w:rsidRPr="00FB577C">
              <w:t>7706289940</w:t>
            </w:r>
            <w:r>
              <w:t xml:space="preserve"> КПП 773401</w:t>
            </w:r>
            <w:r w:rsidRPr="0073760F">
              <w:t>001</w:t>
            </w:r>
          </w:p>
          <w:p w:rsidR="00314687" w:rsidRDefault="00314687" w:rsidP="009D661A">
            <w:pPr>
              <w:pStyle w:val="ConsPlusNonformat"/>
              <w:rPr>
                <w:rFonts w:ascii="Times New Roman" w:hAnsi="Times New Roman" w:cs="Times New Roman"/>
                <w:color w:val="000000"/>
                <w:spacing w:val="-1"/>
                <w:sz w:val="24"/>
                <w:szCs w:val="24"/>
              </w:rPr>
            </w:pPr>
            <w:r>
              <w:rPr>
                <w:rFonts w:ascii="Times New Roman" w:hAnsi="Times New Roman" w:cs="Times New Roman"/>
                <w:b/>
                <w:bCs/>
                <w:color w:val="000000"/>
                <w:spacing w:val="-1"/>
                <w:sz w:val="24"/>
                <w:szCs w:val="24"/>
              </w:rPr>
              <w:t>Грузополучатель/Плательщик</w:t>
            </w:r>
            <w:r>
              <w:rPr>
                <w:rFonts w:ascii="Times New Roman" w:hAnsi="Times New Roman" w:cs="Times New Roman"/>
                <w:color w:val="000000"/>
                <w:spacing w:val="-1"/>
                <w:sz w:val="24"/>
                <w:szCs w:val="24"/>
              </w:rPr>
              <w:t>: Филиал № 1</w:t>
            </w:r>
            <w:r w:rsidRPr="00080905">
              <w:rPr>
                <w:rFonts w:ascii="Times New Roman" w:hAnsi="Times New Roman" w:cs="Times New Roman"/>
                <w:color w:val="000000"/>
                <w:spacing w:val="-1"/>
                <w:sz w:val="24"/>
                <w:szCs w:val="24"/>
              </w:rPr>
              <w:t xml:space="preserve"> ФГУП «Атом-охрана»</w:t>
            </w:r>
          </w:p>
          <w:p w:rsidR="00314687" w:rsidRPr="00562894" w:rsidRDefault="00314687" w:rsidP="009D661A">
            <w:pPr>
              <w:shd w:val="clear" w:color="auto" w:fill="FFFFFF"/>
              <w:ind w:left="10"/>
              <w:jc w:val="both"/>
            </w:pPr>
            <w:r>
              <w:rPr>
                <w:sz w:val="22"/>
                <w:szCs w:val="22"/>
              </w:rPr>
              <w:t>Адрес грузополучателя</w:t>
            </w:r>
            <w:r w:rsidRPr="00562894">
              <w:rPr>
                <w:sz w:val="22"/>
                <w:szCs w:val="22"/>
              </w:rPr>
              <w:t>/плательщика</w:t>
            </w:r>
            <w:r w:rsidRPr="00562894">
              <w:t>:</w:t>
            </w:r>
          </w:p>
          <w:p w:rsidR="00314687" w:rsidRPr="00562894" w:rsidRDefault="00314687" w:rsidP="009D661A">
            <w:pPr>
              <w:shd w:val="clear" w:color="auto" w:fill="FFFFFF"/>
              <w:ind w:left="10"/>
              <w:jc w:val="both"/>
            </w:pPr>
            <w:r w:rsidRPr="00562894">
              <w:rPr>
                <w:sz w:val="22"/>
                <w:szCs w:val="22"/>
              </w:rPr>
              <w:t>141007,Мытищинский р-он,</w:t>
            </w:r>
            <w:r>
              <w:rPr>
                <w:sz w:val="22"/>
                <w:szCs w:val="22"/>
              </w:rPr>
              <w:t xml:space="preserve"> </w:t>
            </w:r>
            <w:r w:rsidRPr="00562894">
              <w:rPr>
                <w:sz w:val="22"/>
                <w:szCs w:val="22"/>
              </w:rPr>
              <w:t>г. Мытищи,</w:t>
            </w:r>
          </w:p>
          <w:p w:rsidR="00314687" w:rsidRPr="00562894" w:rsidRDefault="00314687" w:rsidP="009D661A">
            <w:pPr>
              <w:shd w:val="clear" w:color="auto" w:fill="FFFFFF"/>
              <w:ind w:left="10"/>
              <w:jc w:val="both"/>
            </w:pPr>
            <w:r w:rsidRPr="00562894">
              <w:rPr>
                <w:sz w:val="22"/>
                <w:szCs w:val="22"/>
              </w:rPr>
              <w:t xml:space="preserve"> ул. Хлебозаводская,</w:t>
            </w:r>
            <w:r>
              <w:rPr>
                <w:sz w:val="22"/>
                <w:szCs w:val="22"/>
              </w:rPr>
              <w:t xml:space="preserve"> </w:t>
            </w:r>
            <w:r w:rsidRPr="00562894">
              <w:rPr>
                <w:sz w:val="22"/>
                <w:szCs w:val="22"/>
              </w:rPr>
              <w:t>д.2,кор.9</w:t>
            </w:r>
          </w:p>
          <w:p w:rsidR="00314687" w:rsidRDefault="00314687" w:rsidP="009D661A">
            <w:pPr>
              <w:pStyle w:val="BodyTextIndent"/>
              <w:ind w:firstLine="0"/>
            </w:pPr>
            <w:r w:rsidRPr="00080905">
              <w:rPr>
                <w:b/>
                <w:bCs/>
              </w:rPr>
              <w:t>Тел</w:t>
            </w:r>
            <w:r w:rsidRPr="00876660">
              <w:rPr>
                <w:b/>
                <w:bCs/>
              </w:rPr>
              <w:t>/</w:t>
            </w:r>
            <w:r w:rsidRPr="00080905">
              <w:rPr>
                <w:b/>
                <w:bCs/>
              </w:rPr>
              <w:t>факс</w:t>
            </w:r>
            <w:r>
              <w:t>: 8/496/57-7-60-61</w:t>
            </w:r>
          </w:p>
          <w:p w:rsidR="00314687" w:rsidRPr="0073760F" w:rsidRDefault="00314687" w:rsidP="009D661A">
            <w:pPr>
              <w:pStyle w:val="BodyTextIndent"/>
              <w:ind w:firstLine="0"/>
            </w:pPr>
            <w:r w:rsidRPr="0073760F">
              <w:t>ИНН 7706289940 КПП 502943001</w:t>
            </w:r>
          </w:p>
          <w:p w:rsidR="00314687" w:rsidRDefault="00314687" w:rsidP="00A222FB">
            <w:pPr>
              <w:pStyle w:val="BodyTextIndent"/>
              <w:ind w:firstLine="0"/>
            </w:pPr>
            <w:r w:rsidRPr="0073760F">
              <w:t>р/с 40502810938170000128 в Краснопресненском отделении</w:t>
            </w:r>
            <w:r>
              <w:t xml:space="preserve"> </w:t>
            </w:r>
            <w:r w:rsidRPr="0073760F">
              <w:t xml:space="preserve">Московского банка </w:t>
            </w:r>
          </w:p>
          <w:p w:rsidR="00314687" w:rsidRPr="0073760F" w:rsidRDefault="00314687" w:rsidP="00A222FB">
            <w:pPr>
              <w:pStyle w:val="BodyTextIndent"/>
              <w:ind w:firstLine="0"/>
            </w:pPr>
            <w:r w:rsidRPr="0073760F">
              <w:t>Сбербанка России ОАО г. Москва.</w:t>
            </w:r>
          </w:p>
          <w:p w:rsidR="00314687" w:rsidRPr="0073760F" w:rsidRDefault="00314687" w:rsidP="00A222FB">
            <w:pPr>
              <w:pStyle w:val="BodyTextIndent"/>
              <w:ind w:firstLine="0"/>
            </w:pPr>
            <w:r w:rsidRPr="0073760F">
              <w:t xml:space="preserve"> к/сч 30101810400000000225</w:t>
            </w:r>
          </w:p>
          <w:p w:rsidR="00314687" w:rsidRDefault="00314687" w:rsidP="00A222FB">
            <w:pPr>
              <w:pStyle w:val="BodyTextIndent"/>
              <w:ind w:firstLine="0"/>
            </w:pPr>
            <w:r w:rsidRPr="0073760F">
              <w:t>БИК 044525225 ОКПО 50198929</w:t>
            </w:r>
          </w:p>
          <w:p w:rsidR="00314687" w:rsidRPr="008C6A7D" w:rsidRDefault="00314687" w:rsidP="0067057E">
            <w:pPr>
              <w:jc w:val="both"/>
            </w:pPr>
            <w:r w:rsidRPr="005D192C">
              <w:rPr>
                <w:color w:val="000000"/>
              </w:rPr>
              <w:t>Адрес доставки товара:</w:t>
            </w:r>
            <w:r>
              <w:rPr>
                <w:color w:val="000000"/>
              </w:rPr>
              <w:t xml:space="preserve"> </w:t>
            </w:r>
            <w:r>
              <w:t xml:space="preserve">: </w:t>
            </w:r>
            <w:r w:rsidRPr="008C6A7D">
              <w:t xml:space="preserve">396071, г.Нововоронеж </w:t>
            </w:r>
          </w:p>
          <w:p w:rsidR="00314687" w:rsidRPr="008C6A7D" w:rsidRDefault="00314687" w:rsidP="0067057E">
            <w:pPr>
              <w:jc w:val="both"/>
            </w:pPr>
            <w:r w:rsidRPr="008C6A7D">
              <w:t xml:space="preserve">Воронежской области, Промзона АЭС, зд.105,  </w:t>
            </w:r>
          </w:p>
          <w:p w:rsidR="00314687" w:rsidRPr="005A13C5" w:rsidRDefault="00314687" w:rsidP="0067057E">
            <w:pPr>
              <w:pStyle w:val="ConsPlusNonformat"/>
              <w:rPr>
                <w:rFonts w:cs="Times New Roman"/>
              </w:rPr>
            </w:pPr>
            <w:r w:rsidRPr="00911C1A">
              <w:rPr>
                <w:rFonts w:ascii="Times New Roman" w:hAnsi="Times New Roman" w:cs="Times New Roman"/>
                <w:b/>
                <w:bCs/>
                <w:color w:val="000000"/>
                <w:sz w:val="24"/>
                <w:szCs w:val="24"/>
              </w:rPr>
              <w:t>Тел/факс:</w:t>
            </w:r>
            <w:r>
              <w:rPr>
                <w:rFonts w:ascii="Times New Roman" w:hAnsi="Times New Roman" w:cs="Times New Roman"/>
                <w:b/>
                <w:bCs/>
                <w:color w:val="000000"/>
                <w:sz w:val="24"/>
                <w:szCs w:val="24"/>
              </w:rPr>
              <w:t xml:space="preserve"> </w:t>
            </w:r>
            <w:r w:rsidRPr="00911C1A">
              <w:rPr>
                <w:rFonts w:ascii="Times New Roman" w:hAnsi="Times New Roman" w:cs="Times New Roman"/>
                <w:color w:val="000000"/>
                <w:sz w:val="24"/>
                <w:szCs w:val="24"/>
              </w:rPr>
              <w:t>8</w:t>
            </w:r>
            <w:r w:rsidRPr="00537921">
              <w:rPr>
                <w:rFonts w:ascii="Times New Roman" w:hAnsi="Times New Roman" w:cs="Times New Roman"/>
                <w:sz w:val="24"/>
                <w:szCs w:val="24"/>
              </w:rPr>
              <w:t>(47364)7-34-79</w:t>
            </w:r>
          </w:p>
        </w:tc>
        <w:tc>
          <w:tcPr>
            <w:tcW w:w="4394" w:type="dxa"/>
          </w:tcPr>
          <w:p w:rsidR="00314687" w:rsidRPr="005A13C5" w:rsidRDefault="00314687" w:rsidP="00BF61B9">
            <w:pPr>
              <w:jc w:val="both"/>
            </w:pPr>
          </w:p>
        </w:tc>
      </w:tr>
    </w:tbl>
    <w:p w:rsidR="00314687" w:rsidRPr="005A13C5" w:rsidRDefault="00314687" w:rsidP="009D661A">
      <w:pPr>
        <w:shd w:val="clear" w:color="auto" w:fill="FFFFFF"/>
        <w:tabs>
          <w:tab w:val="left" w:pos="9072"/>
        </w:tabs>
        <w:spacing w:after="100" w:afterAutospacing="1" w:line="271" w:lineRule="exact"/>
        <w:ind w:right="-357"/>
        <w:rPr>
          <w:b/>
          <w:bCs/>
          <w:color w:val="000000"/>
          <w:spacing w:val="1"/>
        </w:rPr>
      </w:pPr>
    </w:p>
    <w:p w:rsidR="00314687" w:rsidRPr="005A13C5" w:rsidRDefault="00314687" w:rsidP="009D661A">
      <w:pPr>
        <w:shd w:val="clear" w:color="auto" w:fill="FFFFFF"/>
        <w:tabs>
          <w:tab w:val="left" w:pos="9072"/>
        </w:tabs>
        <w:spacing w:after="100" w:afterAutospacing="1" w:line="271" w:lineRule="exact"/>
        <w:ind w:right="-357"/>
        <w:rPr>
          <w:b/>
          <w:bCs/>
          <w:color w:val="000000"/>
          <w:spacing w:val="1"/>
        </w:rPr>
      </w:pPr>
      <w:r>
        <w:rPr>
          <w:b/>
          <w:bCs/>
          <w:color w:val="000000"/>
          <w:spacing w:val="1"/>
        </w:rPr>
        <w:t xml:space="preserve">                                                        </w:t>
      </w:r>
      <w:r w:rsidRPr="005A13C5">
        <w:rPr>
          <w:b/>
          <w:bCs/>
          <w:color w:val="000000"/>
          <w:spacing w:val="1"/>
        </w:rPr>
        <w:t>Подписи сторон:</w:t>
      </w:r>
    </w:p>
    <w:p w:rsidR="00314687" w:rsidRPr="005A13C5" w:rsidRDefault="00314687" w:rsidP="009D661A">
      <w:pPr>
        <w:jc w:val="both"/>
      </w:pPr>
      <w:r>
        <w:rPr>
          <w:color w:val="000000"/>
          <w:spacing w:val="1"/>
        </w:rPr>
        <w:t xml:space="preserve">От </w:t>
      </w:r>
      <w:r w:rsidRPr="005A13C5">
        <w:rPr>
          <w:color w:val="000000"/>
          <w:spacing w:val="1"/>
        </w:rPr>
        <w:t>Поставщик</w:t>
      </w:r>
      <w:r>
        <w:rPr>
          <w:color w:val="000000"/>
          <w:spacing w:val="1"/>
        </w:rPr>
        <w:t>а</w:t>
      </w:r>
      <w:r w:rsidRPr="005A13C5">
        <w:t>:</w:t>
      </w:r>
      <w:r w:rsidRPr="005A13C5">
        <w:tab/>
      </w:r>
      <w:r w:rsidRPr="005A13C5">
        <w:tab/>
      </w:r>
      <w:r w:rsidRPr="005A13C5">
        <w:tab/>
      </w:r>
      <w:r w:rsidRPr="005A13C5">
        <w:tab/>
      </w:r>
      <w:r w:rsidRPr="005A13C5">
        <w:tab/>
        <w:t xml:space="preserve">          </w:t>
      </w:r>
      <w:r>
        <w:t xml:space="preserve"> От Заказчика</w:t>
      </w:r>
      <w:r w:rsidRPr="005A13C5">
        <w:rPr>
          <w:b/>
          <w:bCs/>
        </w:rPr>
        <w:t>:</w:t>
      </w:r>
    </w:p>
    <w:p w:rsidR="00314687" w:rsidRPr="005A13C5" w:rsidRDefault="00314687" w:rsidP="009D661A">
      <w:pPr>
        <w:jc w:val="both"/>
      </w:pPr>
      <w:r w:rsidRPr="005A13C5">
        <w:t xml:space="preserve">                                 </w:t>
      </w:r>
      <w:r w:rsidRPr="005A13C5">
        <w:tab/>
      </w:r>
      <w:r w:rsidRPr="005A13C5">
        <w:tab/>
        <w:t xml:space="preserve">                                 </w:t>
      </w:r>
      <w:r>
        <w:t xml:space="preserve">             Директор филиала № 1</w:t>
      </w:r>
    </w:p>
    <w:p w:rsidR="00314687" w:rsidRPr="005A13C5" w:rsidRDefault="00314687" w:rsidP="009D661A">
      <w:pPr>
        <w:jc w:val="both"/>
      </w:pPr>
      <w:r w:rsidRPr="005A13C5">
        <w:t xml:space="preserve">                                                                                              ФГУП «Атом-охрана» </w:t>
      </w:r>
    </w:p>
    <w:p w:rsidR="00314687" w:rsidRPr="005A13C5" w:rsidRDefault="00314687" w:rsidP="009D661A">
      <w:pPr>
        <w:jc w:val="both"/>
      </w:pPr>
    </w:p>
    <w:p w:rsidR="00314687" w:rsidRPr="005A13C5" w:rsidRDefault="00314687" w:rsidP="009D661A">
      <w:pPr>
        <w:jc w:val="both"/>
      </w:pPr>
      <w:r w:rsidRPr="005A13C5">
        <w:t>_</w:t>
      </w:r>
      <w:r>
        <w:t>_______________</w:t>
      </w:r>
      <w:r w:rsidRPr="005A13C5">
        <w:t xml:space="preserve">                          </w:t>
      </w:r>
      <w:r w:rsidRPr="005A13C5">
        <w:tab/>
      </w:r>
      <w:r w:rsidRPr="005A13C5">
        <w:tab/>
        <w:t xml:space="preserve">          </w:t>
      </w:r>
      <w:r>
        <w:t xml:space="preserve">         </w:t>
      </w:r>
      <w:r w:rsidRPr="005A13C5">
        <w:t xml:space="preserve"> ____________</w:t>
      </w:r>
      <w:r>
        <w:t>А.Н.Артамонов</w:t>
      </w:r>
    </w:p>
    <w:p w:rsidR="00314687" w:rsidRPr="005A13C5" w:rsidRDefault="00314687" w:rsidP="009D661A">
      <w:pPr>
        <w:jc w:val="both"/>
      </w:pPr>
      <w:r w:rsidRPr="005A13C5">
        <w:t>«______»_______________201</w:t>
      </w:r>
      <w:r>
        <w:t>5</w:t>
      </w:r>
      <w:r w:rsidRPr="005A13C5">
        <w:t xml:space="preserve"> г.</w:t>
      </w:r>
      <w:r w:rsidRPr="005A13C5">
        <w:tab/>
      </w:r>
      <w:r w:rsidRPr="005A13C5">
        <w:tab/>
      </w:r>
      <w:r w:rsidRPr="005A13C5">
        <w:tab/>
        <w:t xml:space="preserve">          «______»_______________201</w:t>
      </w:r>
      <w:r>
        <w:t>5</w:t>
      </w:r>
      <w:r w:rsidRPr="005A13C5">
        <w:t xml:space="preserve"> г.</w:t>
      </w:r>
    </w:p>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Default="00314687" w:rsidP="009D661A"/>
    <w:p w:rsidR="00314687" w:rsidRPr="003C3A6B" w:rsidRDefault="00314687" w:rsidP="00D2484A">
      <w:r>
        <w:t xml:space="preserve">                                                                                                                   </w:t>
      </w:r>
      <w:r w:rsidRPr="003C3A6B">
        <w:t>Приложение №  1</w:t>
      </w:r>
    </w:p>
    <w:p w:rsidR="00314687" w:rsidRPr="003C3A6B" w:rsidRDefault="00314687" w:rsidP="003C3A6B">
      <w:pPr>
        <w:jc w:val="right"/>
      </w:pPr>
    </w:p>
    <w:p w:rsidR="00314687" w:rsidRPr="003C3A6B" w:rsidRDefault="00314687" w:rsidP="003C3A6B">
      <w:pPr>
        <w:jc w:val="right"/>
      </w:pPr>
      <w:r w:rsidRPr="003C3A6B">
        <w:t>К договору № __</w:t>
      </w:r>
      <w:r>
        <w:t>_от «___»__</w:t>
      </w:r>
      <w:r w:rsidRPr="003C3A6B">
        <w:t>2015г.</w:t>
      </w:r>
    </w:p>
    <w:p w:rsidR="00314687" w:rsidRPr="003C3A6B" w:rsidRDefault="00314687" w:rsidP="003C3A6B">
      <w:pPr>
        <w:jc w:val="right"/>
      </w:pPr>
    </w:p>
    <w:p w:rsidR="00314687" w:rsidRPr="003C3A6B" w:rsidRDefault="00314687" w:rsidP="003C3A6B">
      <w:pPr>
        <w:jc w:val="right"/>
      </w:pPr>
    </w:p>
    <w:tbl>
      <w:tblPr>
        <w:tblW w:w="10831" w:type="dxa"/>
        <w:tblInd w:w="-106" w:type="dxa"/>
        <w:tblLayout w:type="fixed"/>
        <w:tblLook w:val="0000"/>
      </w:tblPr>
      <w:tblGrid>
        <w:gridCol w:w="426"/>
        <w:gridCol w:w="208"/>
        <w:gridCol w:w="3109"/>
        <w:gridCol w:w="1134"/>
        <w:gridCol w:w="1417"/>
        <w:gridCol w:w="2094"/>
        <w:gridCol w:w="458"/>
        <w:gridCol w:w="1842"/>
        <w:gridCol w:w="143"/>
      </w:tblGrid>
      <w:tr w:rsidR="00314687" w:rsidRPr="00DC0EC3">
        <w:trPr>
          <w:gridBefore w:val="1"/>
          <w:wBefore w:w="426" w:type="dxa"/>
          <w:trHeight w:val="615"/>
        </w:trPr>
        <w:tc>
          <w:tcPr>
            <w:tcW w:w="8420" w:type="dxa"/>
            <w:gridSpan w:val="6"/>
            <w:tcBorders>
              <w:top w:val="nil"/>
              <w:left w:val="nil"/>
              <w:bottom w:val="nil"/>
              <w:right w:val="nil"/>
            </w:tcBorders>
            <w:vAlign w:val="bottom"/>
          </w:tcPr>
          <w:p w:rsidR="00314687" w:rsidRPr="003C3A6B" w:rsidRDefault="00314687" w:rsidP="00784804">
            <w:r w:rsidRPr="003C3A6B">
              <w:t xml:space="preserve">Заказчик: Федеральное государственное унитарное предприятие «Ведомственная охрана  Росатома» (ФГУП «Атом-охрана») </w:t>
            </w:r>
          </w:p>
        </w:tc>
        <w:tc>
          <w:tcPr>
            <w:tcW w:w="1985" w:type="dxa"/>
            <w:gridSpan w:val="2"/>
            <w:tcBorders>
              <w:top w:val="nil"/>
              <w:left w:val="nil"/>
              <w:bottom w:val="nil"/>
              <w:right w:val="nil"/>
            </w:tcBorders>
          </w:tcPr>
          <w:p w:rsidR="00314687" w:rsidRPr="003C3A6B" w:rsidRDefault="00314687" w:rsidP="00784804"/>
        </w:tc>
      </w:tr>
      <w:tr w:rsidR="00314687" w:rsidRPr="00DC0EC3">
        <w:trPr>
          <w:gridBefore w:val="1"/>
          <w:wBefore w:w="426" w:type="dxa"/>
          <w:trHeight w:val="285"/>
        </w:trPr>
        <w:tc>
          <w:tcPr>
            <w:tcW w:w="8420" w:type="dxa"/>
            <w:gridSpan w:val="6"/>
            <w:tcBorders>
              <w:top w:val="nil"/>
              <w:left w:val="nil"/>
              <w:bottom w:val="nil"/>
              <w:right w:val="nil"/>
            </w:tcBorders>
            <w:noWrap/>
            <w:vAlign w:val="bottom"/>
          </w:tcPr>
          <w:p w:rsidR="00314687" w:rsidRPr="003C3A6B" w:rsidRDefault="00314687" w:rsidP="00784804">
            <w:r w:rsidRPr="003C3A6B">
              <w:t>Поставщик: ____________________________________________________</w:t>
            </w:r>
          </w:p>
        </w:tc>
        <w:tc>
          <w:tcPr>
            <w:tcW w:w="1985" w:type="dxa"/>
            <w:gridSpan w:val="2"/>
            <w:tcBorders>
              <w:top w:val="nil"/>
              <w:left w:val="nil"/>
              <w:bottom w:val="nil"/>
              <w:right w:val="nil"/>
            </w:tcBorders>
          </w:tcPr>
          <w:p w:rsidR="00314687" w:rsidRPr="003C3A6B" w:rsidRDefault="00314687" w:rsidP="00784804"/>
        </w:tc>
      </w:tr>
      <w:tr w:rsidR="00314687" w:rsidRPr="00DC0EC3">
        <w:trPr>
          <w:gridBefore w:val="1"/>
          <w:wBefore w:w="426" w:type="dxa"/>
          <w:trHeight w:val="315"/>
        </w:trPr>
        <w:tc>
          <w:tcPr>
            <w:tcW w:w="8420" w:type="dxa"/>
            <w:gridSpan w:val="6"/>
            <w:tcBorders>
              <w:top w:val="nil"/>
              <w:left w:val="nil"/>
              <w:right w:val="nil"/>
            </w:tcBorders>
            <w:noWrap/>
            <w:vAlign w:val="bottom"/>
          </w:tcPr>
          <w:p w:rsidR="00314687" w:rsidRPr="003C3A6B" w:rsidRDefault="00314687" w:rsidP="00784804">
            <w:pPr>
              <w:shd w:val="clear" w:color="auto" w:fill="FFFFFF"/>
              <w:ind w:left="10"/>
            </w:pPr>
            <w:r w:rsidRPr="003C3A6B">
              <w:t xml:space="preserve">Грузополучатель:    </w:t>
            </w:r>
            <w:r>
              <w:t>филиал №1 ФГУП «Атом-охрана»</w:t>
            </w:r>
          </w:p>
          <w:p w:rsidR="00314687" w:rsidRPr="003C3A6B" w:rsidRDefault="00314687" w:rsidP="00784804"/>
        </w:tc>
        <w:tc>
          <w:tcPr>
            <w:tcW w:w="1985" w:type="dxa"/>
            <w:gridSpan w:val="2"/>
            <w:tcBorders>
              <w:top w:val="nil"/>
              <w:left w:val="nil"/>
              <w:right w:val="nil"/>
            </w:tcBorders>
          </w:tcPr>
          <w:p w:rsidR="00314687" w:rsidRPr="003C3A6B" w:rsidRDefault="00314687" w:rsidP="00784804"/>
        </w:tc>
      </w:tr>
      <w:tr w:rsidR="00314687" w:rsidRPr="00DC0EC3">
        <w:trPr>
          <w:gridBefore w:val="1"/>
          <w:wBefore w:w="426" w:type="dxa"/>
          <w:trHeight w:val="315"/>
        </w:trPr>
        <w:tc>
          <w:tcPr>
            <w:tcW w:w="8420" w:type="dxa"/>
            <w:gridSpan w:val="6"/>
            <w:tcBorders>
              <w:top w:val="nil"/>
              <w:left w:val="nil"/>
              <w:bottom w:val="nil"/>
              <w:right w:val="nil"/>
            </w:tcBorders>
            <w:vAlign w:val="center"/>
          </w:tcPr>
          <w:p w:rsidR="00314687" w:rsidRPr="003C3A6B" w:rsidRDefault="00314687" w:rsidP="00784804">
            <w:r w:rsidRPr="003C3A6B">
              <w:t xml:space="preserve">                                                          СПЕЦИФИКАЦИЯ </w:t>
            </w:r>
          </w:p>
        </w:tc>
        <w:tc>
          <w:tcPr>
            <w:tcW w:w="1985" w:type="dxa"/>
            <w:gridSpan w:val="2"/>
            <w:tcBorders>
              <w:top w:val="nil"/>
              <w:left w:val="nil"/>
              <w:bottom w:val="nil"/>
              <w:right w:val="nil"/>
            </w:tcBorders>
          </w:tcPr>
          <w:p w:rsidR="00314687" w:rsidRPr="003C3A6B" w:rsidRDefault="00314687" w:rsidP="00784804">
            <w:pPr>
              <w:jc w:val="center"/>
            </w:pPr>
          </w:p>
        </w:tc>
      </w:tr>
      <w:tr w:rsidR="00314687" w:rsidRPr="00DC0EC3" w:rsidTr="00AF47F4">
        <w:tblPrEx>
          <w:tblLook w:val="00A0"/>
        </w:tblPrEx>
        <w:trPr>
          <w:gridAfter w:val="1"/>
          <w:wAfter w:w="143" w:type="dxa"/>
          <w:trHeight w:val="783"/>
        </w:trPr>
        <w:tc>
          <w:tcPr>
            <w:tcW w:w="634" w:type="dxa"/>
            <w:gridSpan w:val="2"/>
            <w:tcBorders>
              <w:top w:val="single" w:sz="8" w:space="0" w:color="auto"/>
              <w:left w:val="single" w:sz="8" w:space="0" w:color="auto"/>
              <w:bottom w:val="nil"/>
              <w:right w:val="single" w:sz="8" w:space="0" w:color="auto"/>
            </w:tcBorders>
            <w:vAlign w:val="center"/>
          </w:tcPr>
          <w:p w:rsidR="00314687" w:rsidRPr="003C3A6B" w:rsidRDefault="00314687" w:rsidP="00784804">
            <w:pPr>
              <w:ind w:left="-134" w:hanging="8"/>
              <w:jc w:val="center"/>
            </w:pPr>
            <w:r w:rsidRPr="003C3A6B">
              <w:t>№ п/п</w:t>
            </w:r>
          </w:p>
        </w:tc>
        <w:tc>
          <w:tcPr>
            <w:tcW w:w="3109" w:type="dxa"/>
            <w:tcBorders>
              <w:top w:val="single" w:sz="8" w:space="0" w:color="auto"/>
              <w:left w:val="nil"/>
              <w:bottom w:val="single" w:sz="8" w:space="0" w:color="auto"/>
              <w:right w:val="single" w:sz="8" w:space="0" w:color="auto"/>
            </w:tcBorders>
            <w:noWrap/>
            <w:vAlign w:val="center"/>
          </w:tcPr>
          <w:p w:rsidR="00314687" w:rsidRPr="003C3A6B" w:rsidRDefault="00314687" w:rsidP="00784804">
            <w:pPr>
              <w:ind w:left="-134" w:hanging="8"/>
              <w:jc w:val="center"/>
            </w:pPr>
            <w:r w:rsidRPr="003C3A6B">
              <w:t>Наименование товара</w:t>
            </w:r>
          </w:p>
        </w:tc>
        <w:tc>
          <w:tcPr>
            <w:tcW w:w="1134" w:type="dxa"/>
            <w:tcBorders>
              <w:top w:val="single" w:sz="8" w:space="0" w:color="auto"/>
              <w:left w:val="nil"/>
              <w:bottom w:val="single" w:sz="8" w:space="0" w:color="auto"/>
              <w:right w:val="single" w:sz="8" w:space="0" w:color="auto"/>
            </w:tcBorders>
            <w:noWrap/>
            <w:vAlign w:val="center"/>
          </w:tcPr>
          <w:p w:rsidR="00314687" w:rsidRPr="00BD462A" w:rsidRDefault="00314687" w:rsidP="000A5DAD">
            <w:pPr>
              <w:jc w:val="center"/>
              <w:rPr>
                <w:color w:val="000000"/>
              </w:rPr>
            </w:pPr>
            <w:r w:rsidRPr="00BD462A">
              <w:rPr>
                <w:color w:val="000000"/>
                <w:sz w:val="22"/>
                <w:szCs w:val="22"/>
              </w:rPr>
              <w:t>Ед. изм.</w:t>
            </w:r>
          </w:p>
        </w:tc>
        <w:tc>
          <w:tcPr>
            <w:tcW w:w="1417" w:type="dxa"/>
            <w:tcBorders>
              <w:top w:val="single" w:sz="8" w:space="0" w:color="auto"/>
              <w:left w:val="nil"/>
              <w:bottom w:val="single" w:sz="4" w:space="0" w:color="auto"/>
              <w:right w:val="single" w:sz="8" w:space="0" w:color="auto"/>
            </w:tcBorders>
            <w:vAlign w:val="center"/>
          </w:tcPr>
          <w:p w:rsidR="00314687" w:rsidRPr="00BD462A" w:rsidRDefault="00314687" w:rsidP="000A5DAD">
            <w:pPr>
              <w:jc w:val="center"/>
              <w:rPr>
                <w:color w:val="000000"/>
              </w:rPr>
            </w:pPr>
            <w:r w:rsidRPr="00BD462A">
              <w:rPr>
                <w:color w:val="000000"/>
                <w:sz w:val="22"/>
                <w:szCs w:val="22"/>
              </w:rPr>
              <w:t>Кол-во</w:t>
            </w:r>
          </w:p>
        </w:tc>
        <w:tc>
          <w:tcPr>
            <w:tcW w:w="2094" w:type="dxa"/>
            <w:tcBorders>
              <w:top w:val="single" w:sz="8" w:space="0" w:color="auto"/>
              <w:left w:val="nil"/>
              <w:bottom w:val="single" w:sz="4" w:space="0" w:color="auto"/>
              <w:right w:val="single" w:sz="8" w:space="0" w:color="auto"/>
            </w:tcBorders>
            <w:vAlign w:val="center"/>
          </w:tcPr>
          <w:p w:rsidR="00314687" w:rsidRDefault="00314687" w:rsidP="00784804">
            <w:pPr>
              <w:ind w:left="175"/>
              <w:jc w:val="center"/>
            </w:pPr>
            <w:r w:rsidRPr="003C3A6B">
              <w:t xml:space="preserve">Стоимость </w:t>
            </w:r>
          </w:p>
          <w:p w:rsidR="00314687" w:rsidRPr="003C3A6B" w:rsidRDefault="00314687" w:rsidP="00784804">
            <w:pPr>
              <w:ind w:left="175"/>
              <w:jc w:val="center"/>
            </w:pPr>
            <w:r w:rsidRPr="003C3A6B">
              <w:t>за 1 единицу с учетом НДС</w:t>
            </w:r>
          </w:p>
        </w:tc>
        <w:tc>
          <w:tcPr>
            <w:tcW w:w="2300" w:type="dxa"/>
            <w:gridSpan w:val="2"/>
            <w:tcBorders>
              <w:top w:val="single" w:sz="8" w:space="0" w:color="auto"/>
              <w:left w:val="nil"/>
              <w:bottom w:val="single" w:sz="4" w:space="0" w:color="auto"/>
              <w:right w:val="single" w:sz="8" w:space="0" w:color="auto"/>
            </w:tcBorders>
          </w:tcPr>
          <w:p w:rsidR="00314687" w:rsidRDefault="00314687" w:rsidP="00784804">
            <w:pPr>
              <w:ind w:left="175"/>
              <w:jc w:val="center"/>
            </w:pPr>
            <w:r w:rsidRPr="003C3A6B">
              <w:t xml:space="preserve">Всего </w:t>
            </w:r>
          </w:p>
          <w:p w:rsidR="00314687" w:rsidRPr="003C3A6B" w:rsidRDefault="00314687" w:rsidP="00784804">
            <w:pPr>
              <w:ind w:left="175"/>
              <w:jc w:val="center"/>
            </w:pPr>
            <w:r w:rsidRPr="003C3A6B">
              <w:t>с НДС</w:t>
            </w: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435"/>
        </w:trPr>
        <w:tc>
          <w:tcPr>
            <w:tcW w:w="634" w:type="dxa"/>
            <w:gridSpan w:val="2"/>
            <w:vAlign w:val="center"/>
          </w:tcPr>
          <w:p w:rsidR="00314687" w:rsidRPr="003C3A6B" w:rsidRDefault="00314687" w:rsidP="00784804">
            <w:pPr>
              <w:jc w:val="center"/>
            </w:pPr>
            <w:r w:rsidRPr="003C3A6B">
              <w:t>1</w:t>
            </w:r>
          </w:p>
        </w:tc>
        <w:tc>
          <w:tcPr>
            <w:tcW w:w="3109" w:type="dxa"/>
          </w:tcPr>
          <w:p w:rsidR="00314687" w:rsidRPr="007644AB" w:rsidRDefault="00314687" w:rsidP="00296749">
            <w:pPr>
              <w:jc w:val="both"/>
              <w:rPr>
                <w:lang w:val="en-US"/>
              </w:rPr>
            </w:pPr>
            <w:r>
              <w:t xml:space="preserve">Светильник настольный </w:t>
            </w:r>
            <w:r>
              <w:rPr>
                <w:lang w:val="en-US"/>
              </w:rPr>
              <w:t>LED</w:t>
            </w:r>
          </w:p>
        </w:tc>
        <w:tc>
          <w:tcPr>
            <w:tcW w:w="1134" w:type="dxa"/>
            <w:vAlign w:val="center"/>
          </w:tcPr>
          <w:p w:rsidR="00314687" w:rsidRPr="007644AB" w:rsidRDefault="00314687" w:rsidP="00296749">
            <w:pPr>
              <w:jc w:val="center"/>
            </w:pPr>
            <w:r>
              <w:t>шт.</w:t>
            </w:r>
          </w:p>
        </w:tc>
        <w:tc>
          <w:tcPr>
            <w:tcW w:w="1417" w:type="dxa"/>
          </w:tcPr>
          <w:p w:rsidR="00314687" w:rsidRPr="000522E4" w:rsidRDefault="00314687" w:rsidP="00296749">
            <w:pPr>
              <w:jc w:val="center"/>
            </w:pPr>
            <w:r w:rsidRPr="000522E4">
              <w:t>1</w:t>
            </w:r>
          </w:p>
        </w:tc>
        <w:tc>
          <w:tcPr>
            <w:tcW w:w="2094" w:type="dxa"/>
            <w:vAlign w:val="center"/>
          </w:tcPr>
          <w:p w:rsidR="00314687" w:rsidRPr="007644AB"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2</w:t>
            </w:r>
          </w:p>
        </w:tc>
        <w:tc>
          <w:tcPr>
            <w:tcW w:w="3109" w:type="dxa"/>
          </w:tcPr>
          <w:p w:rsidR="00314687" w:rsidRPr="00A7779B" w:rsidRDefault="00314687" w:rsidP="00296749">
            <w:pPr>
              <w:jc w:val="both"/>
            </w:pPr>
            <w:r w:rsidRPr="0061260B">
              <w:t>Освежитель воздуха</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15</w:t>
            </w:r>
          </w:p>
        </w:tc>
        <w:tc>
          <w:tcPr>
            <w:tcW w:w="2094" w:type="dxa"/>
          </w:tcPr>
          <w:p w:rsidR="00314687" w:rsidRDefault="00314687" w:rsidP="00296749">
            <w:pPr>
              <w:jc w:val="center"/>
            </w:pPr>
          </w:p>
        </w:tc>
        <w:tc>
          <w:tcPr>
            <w:tcW w:w="2300" w:type="dxa"/>
            <w:gridSpan w:val="2"/>
          </w:tcPr>
          <w:p w:rsidR="00314687" w:rsidRPr="003C3A6B" w:rsidRDefault="00314687" w:rsidP="00784804">
            <w:pPr>
              <w:ind w:left="-1263"/>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3</w:t>
            </w:r>
          </w:p>
        </w:tc>
        <w:tc>
          <w:tcPr>
            <w:tcW w:w="3109" w:type="dxa"/>
          </w:tcPr>
          <w:p w:rsidR="00314687" w:rsidRPr="00A7779B" w:rsidRDefault="00314687" w:rsidP="00296749">
            <w:pPr>
              <w:jc w:val="both"/>
            </w:pPr>
            <w:r>
              <w:t>Веник</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36</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4</w:t>
            </w:r>
          </w:p>
        </w:tc>
        <w:tc>
          <w:tcPr>
            <w:tcW w:w="3109" w:type="dxa"/>
          </w:tcPr>
          <w:p w:rsidR="00314687" w:rsidRPr="00A7779B" w:rsidRDefault="00314687" w:rsidP="00296749">
            <w:pPr>
              <w:jc w:val="both"/>
            </w:pPr>
            <w:r w:rsidRPr="008E18C5">
              <w:t>Пакеты для мусора</w:t>
            </w:r>
            <w:r>
              <w:t>, 30 л.</w:t>
            </w:r>
          </w:p>
        </w:tc>
        <w:tc>
          <w:tcPr>
            <w:tcW w:w="1134" w:type="dxa"/>
          </w:tcPr>
          <w:p w:rsidR="00314687" w:rsidRDefault="00314687" w:rsidP="00296749">
            <w:pPr>
              <w:jc w:val="center"/>
            </w:pPr>
            <w:r>
              <w:t>рул.</w:t>
            </w:r>
          </w:p>
        </w:tc>
        <w:tc>
          <w:tcPr>
            <w:tcW w:w="1417" w:type="dxa"/>
            <w:vAlign w:val="bottom"/>
          </w:tcPr>
          <w:p w:rsidR="00314687" w:rsidRPr="000522E4" w:rsidRDefault="00314687" w:rsidP="00296749">
            <w:pPr>
              <w:jc w:val="center"/>
            </w:pPr>
            <w:r w:rsidRPr="000522E4">
              <w:t>14</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5</w:t>
            </w:r>
          </w:p>
        </w:tc>
        <w:tc>
          <w:tcPr>
            <w:tcW w:w="3109" w:type="dxa"/>
          </w:tcPr>
          <w:p w:rsidR="00314687" w:rsidRDefault="00314687" w:rsidP="00296749">
            <w:pPr>
              <w:jc w:val="both"/>
            </w:pPr>
            <w:r w:rsidRPr="001E6F6D">
              <w:t>Жидкость для мытья посуды</w:t>
            </w:r>
            <w:r>
              <w:t>, 0,5 л.</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30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6</w:t>
            </w:r>
          </w:p>
        </w:tc>
        <w:tc>
          <w:tcPr>
            <w:tcW w:w="3109" w:type="dxa"/>
          </w:tcPr>
          <w:p w:rsidR="00314687" w:rsidRDefault="00314687" w:rsidP="00296749">
            <w:pPr>
              <w:jc w:val="both"/>
            </w:pPr>
            <w:r w:rsidRPr="00DB3209">
              <w:t>Средство для сантехники</w:t>
            </w:r>
            <w:r>
              <w:t>, 1 л.</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8</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7</w:t>
            </w:r>
          </w:p>
        </w:tc>
        <w:tc>
          <w:tcPr>
            <w:tcW w:w="3109" w:type="dxa"/>
          </w:tcPr>
          <w:p w:rsidR="00314687" w:rsidRDefault="00314687" w:rsidP="00296749">
            <w:pPr>
              <w:jc w:val="both"/>
            </w:pPr>
            <w:r>
              <w:t>Полотно для мытья пола</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150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614"/>
        </w:trPr>
        <w:tc>
          <w:tcPr>
            <w:tcW w:w="634" w:type="dxa"/>
            <w:gridSpan w:val="2"/>
            <w:vAlign w:val="center"/>
          </w:tcPr>
          <w:p w:rsidR="00314687" w:rsidRPr="003C3A6B" w:rsidRDefault="00314687" w:rsidP="00784804">
            <w:pPr>
              <w:jc w:val="center"/>
            </w:pPr>
            <w:r w:rsidRPr="003C3A6B">
              <w:t>8</w:t>
            </w:r>
          </w:p>
        </w:tc>
        <w:tc>
          <w:tcPr>
            <w:tcW w:w="3109" w:type="dxa"/>
          </w:tcPr>
          <w:p w:rsidR="00314687" w:rsidRDefault="00314687" w:rsidP="00296749">
            <w:pPr>
              <w:jc w:val="both"/>
            </w:pPr>
            <w:r w:rsidRPr="000921DF">
              <w:t>Бумага туалетная</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116</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9</w:t>
            </w:r>
          </w:p>
        </w:tc>
        <w:tc>
          <w:tcPr>
            <w:tcW w:w="3109" w:type="dxa"/>
          </w:tcPr>
          <w:p w:rsidR="00314687" w:rsidRDefault="00314687" w:rsidP="00296749">
            <w:pPr>
              <w:jc w:val="both"/>
            </w:pPr>
            <w:r>
              <w:t>Мыло туалетное, 100 гр</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116</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10</w:t>
            </w:r>
          </w:p>
        </w:tc>
        <w:tc>
          <w:tcPr>
            <w:tcW w:w="3109" w:type="dxa"/>
          </w:tcPr>
          <w:p w:rsidR="00314687" w:rsidRDefault="00314687" w:rsidP="00296749">
            <w:pPr>
              <w:jc w:val="both"/>
            </w:pPr>
            <w:r>
              <w:t>Чистящее средство для кухни</w:t>
            </w:r>
          </w:p>
        </w:tc>
        <w:tc>
          <w:tcPr>
            <w:tcW w:w="1134" w:type="dxa"/>
          </w:tcPr>
          <w:p w:rsidR="00314687" w:rsidRDefault="00314687" w:rsidP="00296749">
            <w:pPr>
              <w:jc w:val="center"/>
            </w:pPr>
            <w:r w:rsidRPr="000B081D">
              <w:t>шт.</w:t>
            </w:r>
          </w:p>
        </w:tc>
        <w:tc>
          <w:tcPr>
            <w:tcW w:w="1417" w:type="dxa"/>
            <w:vAlign w:val="bottom"/>
          </w:tcPr>
          <w:p w:rsidR="00314687" w:rsidRPr="000522E4" w:rsidRDefault="00314687" w:rsidP="00296749">
            <w:pPr>
              <w:jc w:val="center"/>
            </w:pPr>
            <w:r w:rsidRPr="000522E4">
              <w:t>12</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11</w:t>
            </w:r>
          </w:p>
        </w:tc>
        <w:tc>
          <w:tcPr>
            <w:tcW w:w="3109" w:type="dxa"/>
          </w:tcPr>
          <w:p w:rsidR="00314687" w:rsidRDefault="00314687" w:rsidP="00296749">
            <w:pPr>
              <w:jc w:val="both"/>
            </w:pPr>
            <w:r>
              <w:t xml:space="preserve">Полотенца для вытирания рук, 2 шт/уп. </w:t>
            </w:r>
          </w:p>
        </w:tc>
        <w:tc>
          <w:tcPr>
            <w:tcW w:w="1134" w:type="dxa"/>
          </w:tcPr>
          <w:p w:rsidR="00314687" w:rsidRDefault="00314687" w:rsidP="00296749">
            <w:pPr>
              <w:jc w:val="center"/>
            </w:pPr>
            <w:r>
              <w:t>упак</w:t>
            </w:r>
            <w:r w:rsidRPr="000B081D">
              <w:t>.</w:t>
            </w:r>
          </w:p>
        </w:tc>
        <w:tc>
          <w:tcPr>
            <w:tcW w:w="1417" w:type="dxa"/>
            <w:vAlign w:val="bottom"/>
          </w:tcPr>
          <w:p w:rsidR="00314687" w:rsidRPr="000522E4" w:rsidRDefault="00314687" w:rsidP="00296749">
            <w:pPr>
              <w:jc w:val="center"/>
            </w:pPr>
            <w:r w:rsidRPr="000522E4">
              <w:t>58</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12</w:t>
            </w:r>
          </w:p>
        </w:tc>
        <w:tc>
          <w:tcPr>
            <w:tcW w:w="3109" w:type="dxa"/>
          </w:tcPr>
          <w:p w:rsidR="00314687" w:rsidRDefault="00314687" w:rsidP="00296749">
            <w:pPr>
              <w:jc w:val="both"/>
            </w:pPr>
            <w:r>
              <w:t>Швабра для мытья пола</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15</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880"/>
        </w:trPr>
        <w:tc>
          <w:tcPr>
            <w:tcW w:w="634" w:type="dxa"/>
            <w:gridSpan w:val="2"/>
            <w:vAlign w:val="center"/>
          </w:tcPr>
          <w:p w:rsidR="00314687" w:rsidRPr="003C3A6B" w:rsidRDefault="00314687" w:rsidP="00784804">
            <w:pPr>
              <w:jc w:val="center"/>
            </w:pPr>
            <w:r w:rsidRPr="003C3A6B">
              <w:t>13</w:t>
            </w:r>
          </w:p>
        </w:tc>
        <w:tc>
          <w:tcPr>
            <w:tcW w:w="3109" w:type="dxa"/>
          </w:tcPr>
          <w:p w:rsidR="00314687" w:rsidRDefault="00314687" w:rsidP="00296749">
            <w:pPr>
              <w:jc w:val="both"/>
            </w:pPr>
            <w:r>
              <w:t>Ведро для воды, оцинк., 12 л.</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14</w:t>
            </w:r>
          </w:p>
        </w:tc>
        <w:tc>
          <w:tcPr>
            <w:tcW w:w="3109" w:type="dxa"/>
          </w:tcPr>
          <w:p w:rsidR="00314687" w:rsidRDefault="00314687" w:rsidP="00296749">
            <w:pPr>
              <w:jc w:val="both"/>
            </w:pPr>
            <w:r w:rsidRPr="00310BCF">
              <w:t>Пенал для ключей</w:t>
            </w:r>
            <w:r>
              <w:t>, пласт.</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20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1124"/>
        </w:trPr>
        <w:tc>
          <w:tcPr>
            <w:tcW w:w="634" w:type="dxa"/>
            <w:gridSpan w:val="2"/>
            <w:vAlign w:val="center"/>
          </w:tcPr>
          <w:p w:rsidR="00314687" w:rsidRPr="003C3A6B" w:rsidRDefault="00314687" w:rsidP="00784804">
            <w:pPr>
              <w:jc w:val="center"/>
            </w:pPr>
            <w:r w:rsidRPr="003C3A6B">
              <w:t>15</w:t>
            </w:r>
          </w:p>
        </w:tc>
        <w:tc>
          <w:tcPr>
            <w:tcW w:w="3109" w:type="dxa"/>
          </w:tcPr>
          <w:p w:rsidR="00314687" w:rsidRDefault="00314687" w:rsidP="00296749">
            <w:pPr>
              <w:jc w:val="both"/>
            </w:pPr>
            <w:r w:rsidRPr="006D6E24">
              <w:t>Совок для мусора с резиновой кромкой</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16</w:t>
            </w:r>
          </w:p>
        </w:tc>
        <w:tc>
          <w:tcPr>
            <w:tcW w:w="3109" w:type="dxa"/>
          </w:tcPr>
          <w:p w:rsidR="00314687" w:rsidRDefault="00314687" w:rsidP="00296749">
            <w:pPr>
              <w:jc w:val="both"/>
            </w:pPr>
            <w:r>
              <w:t>Бирка для ключей, 100 шт/уп.</w:t>
            </w:r>
          </w:p>
        </w:tc>
        <w:tc>
          <w:tcPr>
            <w:tcW w:w="1134" w:type="dxa"/>
          </w:tcPr>
          <w:p w:rsidR="00314687" w:rsidRDefault="00314687" w:rsidP="00296749">
            <w:pPr>
              <w:jc w:val="center"/>
            </w:pPr>
            <w:r>
              <w:t>упак</w:t>
            </w:r>
            <w:r w:rsidRPr="000B081D">
              <w:t>.</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17</w:t>
            </w:r>
          </w:p>
        </w:tc>
        <w:tc>
          <w:tcPr>
            <w:tcW w:w="3109" w:type="dxa"/>
          </w:tcPr>
          <w:p w:rsidR="00314687" w:rsidRDefault="00314687" w:rsidP="00296749">
            <w:pPr>
              <w:jc w:val="both"/>
            </w:pPr>
            <w:r>
              <w:t>Ведро для воды, пласт., 10 л.</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18</w:t>
            </w:r>
          </w:p>
        </w:tc>
        <w:tc>
          <w:tcPr>
            <w:tcW w:w="3109" w:type="dxa"/>
          </w:tcPr>
          <w:p w:rsidR="00314687" w:rsidRDefault="00314687" w:rsidP="00296749">
            <w:pPr>
              <w:jc w:val="both"/>
            </w:pPr>
            <w:r>
              <w:t>Лопата снеговая алюм, без чер.</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20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rsidRPr="003C3A6B">
              <w:t>19</w:t>
            </w:r>
          </w:p>
        </w:tc>
        <w:tc>
          <w:tcPr>
            <w:tcW w:w="3109" w:type="dxa"/>
          </w:tcPr>
          <w:p w:rsidR="00314687" w:rsidRDefault="00314687" w:rsidP="00296749">
            <w:pPr>
              <w:jc w:val="both"/>
            </w:pPr>
            <w:r>
              <w:t>Шкаф на 60 ключей</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818"/>
        </w:trPr>
        <w:tc>
          <w:tcPr>
            <w:tcW w:w="634" w:type="dxa"/>
            <w:gridSpan w:val="2"/>
            <w:vAlign w:val="center"/>
          </w:tcPr>
          <w:p w:rsidR="00314687" w:rsidRPr="003C3A6B" w:rsidRDefault="00314687" w:rsidP="00784804">
            <w:r w:rsidRPr="003C3A6B">
              <w:t>20</w:t>
            </w:r>
          </w:p>
        </w:tc>
        <w:tc>
          <w:tcPr>
            <w:tcW w:w="3109" w:type="dxa"/>
          </w:tcPr>
          <w:p w:rsidR="00314687" w:rsidRDefault="00314687" w:rsidP="00296749">
            <w:pPr>
              <w:jc w:val="both"/>
            </w:pPr>
            <w:r w:rsidRPr="0022730D">
              <w:t>Лопата штыковая</w:t>
            </w:r>
            <w:r>
              <w:t>, без чер.</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5</w:t>
            </w:r>
          </w:p>
        </w:tc>
        <w:tc>
          <w:tcPr>
            <w:tcW w:w="2094" w:type="dxa"/>
          </w:tcPr>
          <w:p w:rsidR="00314687" w:rsidRDefault="00314687" w:rsidP="00296749">
            <w:pPr>
              <w:jc w:val="center"/>
            </w:pPr>
          </w:p>
        </w:tc>
        <w:tc>
          <w:tcPr>
            <w:tcW w:w="2300" w:type="dxa"/>
            <w:gridSpan w:val="2"/>
          </w:tcPr>
          <w:p w:rsidR="00314687" w:rsidRPr="003C3A6B" w:rsidRDefault="00314687" w:rsidP="00784804"/>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rsidRPr="003C3A6B">
              <w:t>21</w:t>
            </w:r>
          </w:p>
        </w:tc>
        <w:tc>
          <w:tcPr>
            <w:tcW w:w="3109" w:type="dxa"/>
          </w:tcPr>
          <w:p w:rsidR="00314687" w:rsidRDefault="00314687" w:rsidP="00296749">
            <w:pPr>
              <w:jc w:val="both"/>
            </w:pPr>
            <w:r w:rsidRPr="0022730D">
              <w:t>Лопата совковая</w:t>
            </w:r>
            <w:r>
              <w:t>, без чер.</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22</w:t>
            </w:r>
          </w:p>
        </w:tc>
        <w:tc>
          <w:tcPr>
            <w:tcW w:w="3109" w:type="dxa"/>
          </w:tcPr>
          <w:p w:rsidR="00314687" w:rsidRDefault="00314687" w:rsidP="00296749">
            <w:pPr>
              <w:jc w:val="both"/>
            </w:pPr>
            <w:r>
              <w:t>Грабли витые, без чер.</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5</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23</w:t>
            </w:r>
          </w:p>
        </w:tc>
        <w:tc>
          <w:tcPr>
            <w:tcW w:w="3109" w:type="dxa"/>
          </w:tcPr>
          <w:p w:rsidR="00314687" w:rsidRDefault="00314687" w:rsidP="00296749">
            <w:pPr>
              <w:jc w:val="both"/>
            </w:pPr>
            <w:r>
              <w:t>Черенок для граблей</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2</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24</w:t>
            </w:r>
          </w:p>
        </w:tc>
        <w:tc>
          <w:tcPr>
            <w:tcW w:w="3109" w:type="dxa"/>
          </w:tcPr>
          <w:p w:rsidR="00314687" w:rsidRDefault="00314687" w:rsidP="00296749">
            <w:pPr>
              <w:jc w:val="both"/>
            </w:pPr>
            <w:r>
              <w:t>Грабли веерные проволочные, без чер.</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5</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25</w:t>
            </w:r>
          </w:p>
        </w:tc>
        <w:tc>
          <w:tcPr>
            <w:tcW w:w="3109" w:type="dxa"/>
          </w:tcPr>
          <w:p w:rsidR="00314687" w:rsidRDefault="00314687" w:rsidP="00296749">
            <w:pPr>
              <w:jc w:val="both"/>
            </w:pPr>
            <w:r>
              <w:t>Лента оградительная</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26</w:t>
            </w:r>
          </w:p>
        </w:tc>
        <w:tc>
          <w:tcPr>
            <w:tcW w:w="3109" w:type="dxa"/>
          </w:tcPr>
          <w:p w:rsidR="00314687" w:rsidRDefault="00314687" w:rsidP="00296749">
            <w:pPr>
              <w:jc w:val="both"/>
            </w:pPr>
            <w:r w:rsidRPr="007E0612">
              <w:t>Полотно техническое для протирки</w:t>
            </w:r>
          </w:p>
        </w:tc>
        <w:tc>
          <w:tcPr>
            <w:tcW w:w="1134" w:type="dxa"/>
          </w:tcPr>
          <w:p w:rsidR="00314687" w:rsidRDefault="00314687" w:rsidP="00296749">
            <w:pPr>
              <w:jc w:val="center"/>
            </w:pPr>
            <w:r>
              <w:t>рул</w:t>
            </w:r>
            <w:r w:rsidRPr="000B081D">
              <w:t>.</w:t>
            </w:r>
          </w:p>
        </w:tc>
        <w:tc>
          <w:tcPr>
            <w:tcW w:w="1417" w:type="dxa"/>
            <w:vAlign w:val="center"/>
          </w:tcPr>
          <w:p w:rsidR="00314687" w:rsidRPr="000522E4" w:rsidRDefault="00314687" w:rsidP="00296749">
            <w:pPr>
              <w:jc w:val="center"/>
              <w:rPr>
                <w:color w:val="000000"/>
              </w:rPr>
            </w:pPr>
            <w:r w:rsidRPr="000522E4">
              <w:rPr>
                <w:color w:val="000000"/>
              </w:rPr>
              <w:t>1</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27</w:t>
            </w:r>
          </w:p>
        </w:tc>
        <w:tc>
          <w:tcPr>
            <w:tcW w:w="3109" w:type="dxa"/>
          </w:tcPr>
          <w:p w:rsidR="00314687" w:rsidRDefault="00314687" w:rsidP="00296749">
            <w:pPr>
              <w:jc w:val="both"/>
            </w:pPr>
            <w:r>
              <w:t>Перчатки защитные с ПВХ напылением</w:t>
            </w:r>
          </w:p>
        </w:tc>
        <w:tc>
          <w:tcPr>
            <w:tcW w:w="1134" w:type="dxa"/>
          </w:tcPr>
          <w:p w:rsidR="00314687" w:rsidRDefault="00314687" w:rsidP="00296749">
            <w:pPr>
              <w:jc w:val="center"/>
            </w:pPr>
            <w:r>
              <w:t>пар</w:t>
            </w:r>
            <w:r w:rsidRPr="000B081D">
              <w:t>.</w:t>
            </w:r>
          </w:p>
        </w:tc>
        <w:tc>
          <w:tcPr>
            <w:tcW w:w="1417" w:type="dxa"/>
            <w:vAlign w:val="center"/>
          </w:tcPr>
          <w:p w:rsidR="00314687" w:rsidRPr="000522E4" w:rsidRDefault="00314687" w:rsidP="00296749">
            <w:pPr>
              <w:jc w:val="center"/>
              <w:rPr>
                <w:color w:val="000000"/>
              </w:rPr>
            </w:pPr>
            <w:r w:rsidRPr="000522E4">
              <w:rPr>
                <w:color w:val="000000"/>
              </w:rPr>
              <w:t>152</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28</w:t>
            </w:r>
          </w:p>
        </w:tc>
        <w:tc>
          <w:tcPr>
            <w:tcW w:w="3109" w:type="dxa"/>
          </w:tcPr>
          <w:p w:rsidR="00314687" w:rsidRDefault="00314687" w:rsidP="00296749">
            <w:pPr>
              <w:jc w:val="both"/>
            </w:pPr>
            <w:r w:rsidRPr="008A2E14">
              <w:t>Метла пластиковая плоская</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5</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29</w:t>
            </w:r>
          </w:p>
        </w:tc>
        <w:tc>
          <w:tcPr>
            <w:tcW w:w="3109" w:type="dxa"/>
          </w:tcPr>
          <w:p w:rsidR="00314687" w:rsidRDefault="00314687" w:rsidP="00296749">
            <w:pPr>
              <w:jc w:val="both"/>
            </w:pPr>
            <w:r>
              <w:t>Метла полипропиленовая круглая</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10</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296749">
            <w:pPr>
              <w:jc w:val="center"/>
            </w:pPr>
            <w:r>
              <w:t>30</w:t>
            </w:r>
          </w:p>
        </w:tc>
        <w:tc>
          <w:tcPr>
            <w:tcW w:w="3109" w:type="dxa"/>
          </w:tcPr>
          <w:p w:rsidR="00314687" w:rsidRDefault="00314687" w:rsidP="00296749">
            <w:pPr>
              <w:jc w:val="both"/>
            </w:pPr>
            <w:r>
              <w:t>Салфетка хозяйственная</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5</w:t>
            </w:r>
          </w:p>
        </w:tc>
        <w:tc>
          <w:tcPr>
            <w:tcW w:w="2094" w:type="dxa"/>
          </w:tcPr>
          <w:p w:rsidR="00314687" w:rsidRDefault="00314687" w:rsidP="00296749">
            <w:pPr>
              <w:jc w:val="center"/>
            </w:pPr>
          </w:p>
        </w:tc>
        <w:tc>
          <w:tcPr>
            <w:tcW w:w="2300" w:type="dxa"/>
            <w:gridSpan w:val="2"/>
          </w:tcPr>
          <w:p w:rsidR="00314687" w:rsidRPr="003C3A6B" w:rsidRDefault="00314687" w:rsidP="00296749">
            <w:pPr>
              <w:jc w:val="center"/>
            </w:pPr>
          </w:p>
        </w:tc>
      </w:tr>
      <w:tr w:rsidR="00314687" w:rsidRPr="00DC0EC3" w:rsidTr="00AF4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314687" w:rsidRPr="003C3A6B" w:rsidRDefault="00314687" w:rsidP="00784804">
            <w:pPr>
              <w:jc w:val="center"/>
            </w:pPr>
            <w:r>
              <w:t>3</w:t>
            </w:r>
            <w:r w:rsidRPr="003C3A6B">
              <w:t>1</w:t>
            </w:r>
          </w:p>
        </w:tc>
        <w:tc>
          <w:tcPr>
            <w:tcW w:w="3109" w:type="dxa"/>
          </w:tcPr>
          <w:p w:rsidR="00314687" w:rsidRDefault="00314687" w:rsidP="00296749">
            <w:pPr>
              <w:jc w:val="both"/>
            </w:pPr>
            <w:r>
              <w:t>Черенок для лопат</w:t>
            </w:r>
          </w:p>
        </w:tc>
        <w:tc>
          <w:tcPr>
            <w:tcW w:w="1134" w:type="dxa"/>
          </w:tcPr>
          <w:p w:rsidR="00314687" w:rsidRDefault="00314687" w:rsidP="00296749">
            <w:pPr>
              <w:jc w:val="center"/>
            </w:pPr>
            <w:r w:rsidRPr="000B081D">
              <w:t>шт.</w:t>
            </w:r>
          </w:p>
        </w:tc>
        <w:tc>
          <w:tcPr>
            <w:tcW w:w="1417" w:type="dxa"/>
            <w:vAlign w:val="center"/>
          </w:tcPr>
          <w:p w:rsidR="00314687" w:rsidRPr="000522E4" w:rsidRDefault="00314687" w:rsidP="00296749">
            <w:pPr>
              <w:jc w:val="center"/>
              <w:rPr>
                <w:color w:val="000000"/>
              </w:rPr>
            </w:pPr>
            <w:r w:rsidRPr="000522E4">
              <w:rPr>
                <w:color w:val="000000"/>
              </w:rPr>
              <w:t>30</w:t>
            </w:r>
          </w:p>
        </w:tc>
        <w:tc>
          <w:tcPr>
            <w:tcW w:w="2094" w:type="dxa"/>
          </w:tcPr>
          <w:p w:rsidR="00314687" w:rsidRDefault="00314687" w:rsidP="00296749">
            <w:pPr>
              <w:jc w:val="center"/>
            </w:pPr>
          </w:p>
        </w:tc>
        <w:tc>
          <w:tcPr>
            <w:tcW w:w="2300" w:type="dxa"/>
            <w:gridSpan w:val="2"/>
          </w:tcPr>
          <w:p w:rsidR="00314687" w:rsidRPr="003C3A6B" w:rsidRDefault="00314687" w:rsidP="00784804">
            <w:pPr>
              <w:jc w:val="center"/>
            </w:pPr>
          </w:p>
        </w:tc>
      </w:tr>
    </w:tbl>
    <w:p w:rsidR="00314687" w:rsidRPr="003C3A6B" w:rsidRDefault="00314687" w:rsidP="003C3A6B">
      <w:pPr>
        <w:jc w:val="both"/>
      </w:pPr>
    </w:p>
    <w:p w:rsidR="00314687" w:rsidRPr="003C3A6B" w:rsidRDefault="00314687" w:rsidP="003C3A6B">
      <w:pPr>
        <w:jc w:val="both"/>
      </w:pPr>
      <w:r w:rsidRPr="003C3A6B">
        <w:t>2. Итого стоимость товара по настоящей спецификации составляет: _______ (____________) рублей _____ копеек, в том числе НДС 18 % _______ (____________) рублей _____ копеек.</w:t>
      </w:r>
    </w:p>
    <w:p w:rsidR="00314687" w:rsidRDefault="00314687" w:rsidP="003C3A6B">
      <w:pPr>
        <w:jc w:val="both"/>
      </w:pPr>
      <w:r w:rsidRPr="003C3A6B">
        <w:t>3. Представитель Заказчика</w:t>
      </w:r>
      <w:r>
        <w:t xml:space="preserve"> - грузополучатель</w:t>
      </w:r>
      <w:r w:rsidRPr="003C3A6B">
        <w:t>:</w:t>
      </w:r>
      <w:r>
        <w:t xml:space="preserve"> работник Отдельного отряда №3</w:t>
      </w:r>
    </w:p>
    <w:p w:rsidR="00314687" w:rsidRPr="003C3A6B" w:rsidRDefault="00314687" w:rsidP="003C3A6B">
      <w:pPr>
        <w:jc w:val="both"/>
      </w:pPr>
      <w:r w:rsidRPr="003C3A6B">
        <w:t xml:space="preserve"> Филиал</w:t>
      </w:r>
      <w:r>
        <w:t>а № 1 ФГУП "Атом-охрана"- по доверенности.</w:t>
      </w:r>
    </w:p>
    <w:p w:rsidR="00314687" w:rsidRDefault="00314687" w:rsidP="002E0FC0">
      <w:pPr>
        <w:jc w:val="both"/>
      </w:pPr>
      <w:r w:rsidRPr="003C3A6B">
        <w:t xml:space="preserve">4. Адрес поставки: </w:t>
      </w:r>
      <w:r>
        <w:t xml:space="preserve"> </w:t>
      </w:r>
      <w:r w:rsidRPr="008C6A7D">
        <w:t>396071, г.</w:t>
      </w:r>
      <w:r>
        <w:t xml:space="preserve"> </w:t>
      </w:r>
      <w:r w:rsidRPr="008C6A7D">
        <w:t>Нововоронеж Воронежской о</w:t>
      </w:r>
      <w:r>
        <w:t xml:space="preserve">бласти, </w:t>
      </w:r>
    </w:p>
    <w:p w:rsidR="00314687" w:rsidRPr="00442925" w:rsidRDefault="00314687" w:rsidP="002E0FC0">
      <w:pPr>
        <w:jc w:val="both"/>
      </w:pPr>
      <w:r>
        <w:t xml:space="preserve">Промзона АЭС, зд.105,  </w:t>
      </w:r>
      <w:r w:rsidRPr="005A13C5">
        <w:t xml:space="preserve">тел. </w:t>
      </w:r>
      <w:r>
        <w:t>(47364)7-34-79</w:t>
      </w:r>
    </w:p>
    <w:p w:rsidR="00314687" w:rsidRPr="003C3A6B" w:rsidRDefault="00314687" w:rsidP="002E0FC0">
      <w:pPr>
        <w:jc w:val="both"/>
      </w:pPr>
      <w:r w:rsidRPr="003C3A6B">
        <w:t>5. Реквизиты для оформления счет</w:t>
      </w:r>
      <w:r>
        <w:t>а</w:t>
      </w:r>
      <w:r w:rsidRPr="003C3A6B">
        <w:t>-фактуры:</w:t>
      </w:r>
    </w:p>
    <w:p w:rsidR="00314687" w:rsidRPr="003C3A6B" w:rsidRDefault="00314687" w:rsidP="003C3A6B">
      <w:pPr>
        <w:shd w:val="clear" w:color="auto" w:fill="FFFFFF"/>
        <w:ind w:left="10"/>
      </w:pPr>
      <w:r w:rsidRPr="003C3A6B">
        <w:t xml:space="preserve">     Грузополучатель и его адрес: </w:t>
      </w:r>
    </w:p>
    <w:p w:rsidR="00314687" w:rsidRDefault="00314687" w:rsidP="003C3A6B">
      <w:pPr>
        <w:shd w:val="clear" w:color="auto" w:fill="FFFFFF"/>
        <w:ind w:left="10"/>
      </w:pPr>
      <w:r w:rsidRPr="003C3A6B">
        <w:t xml:space="preserve">    </w:t>
      </w:r>
      <w:r>
        <w:t xml:space="preserve"> Ф</w:t>
      </w:r>
      <w:r w:rsidRPr="003C3A6B">
        <w:t xml:space="preserve">илиал № 1ФГУП «Атом-охрана» </w:t>
      </w:r>
    </w:p>
    <w:p w:rsidR="00314687" w:rsidRPr="003C3A6B" w:rsidRDefault="00314687" w:rsidP="003C3A6B">
      <w:pPr>
        <w:shd w:val="clear" w:color="auto" w:fill="FFFFFF"/>
        <w:ind w:left="10"/>
      </w:pPr>
      <w:r>
        <w:t xml:space="preserve">     </w:t>
      </w:r>
      <w:r w:rsidRPr="003C3A6B">
        <w:t>ИНН/КПП грузополучателя: 7706289940/ 502943001</w:t>
      </w:r>
    </w:p>
    <w:p w:rsidR="00314687" w:rsidRPr="003C3A6B" w:rsidRDefault="00314687" w:rsidP="003C3A6B">
      <w:pPr>
        <w:shd w:val="clear" w:color="auto" w:fill="FFFFFF"/>
        <w:ind w:left="10"/>
      </w:pPr>
      <w:r w:rsidRPr="003C3A6B">
        <w:t xml:space="preserve">    141007,Мытищинский р-он,</w:t>
      </w:r>
      <w:r>
        <w:t xml:space="preserve"> </w:t>
      </w:r>
      <w:r w:rsidRPr="003C3A6B">
        <w:t>г. Мытищи,</w:t>
      </w:r>
    </w:p>
    <w:p w:rsidR="00314687" w:rsidRPr="003C3A6B" w:rsidRDefault="00314687" w:rsidP="003C3A6B">
      <w:pPr>
        <w:shd w:val="clear" w:color="auto" w:fill="FFFFFF"/>
        <w:ind w:left="10"/>
      </w:pPr>
      <w:r w:rsidRPr="003C3A6B">
        <w:t xml:space="preserve">    ул. Хлебозаводская, д.2,кор.9</w:t>
      </w:r>
    </w:p>
    <w:p w:rsidR="00314687" w:rsidRDefault="00314687" w:rsidP="003C3A6B">
      <w:r w:rsidRPr="003C3A6B">
        <w:t xml:space="preserve">     Заказчик и его адрес: ФГУП « Атом-охрана» </w:t>
      </w:r>
    </w:p>
    <w:p w:rsidR="00314687" w:rsidRPr="003C3A6B" w:rsidRDefault="00314687" w:rsidP="003C3A6B">
      <w:r>
        <w:t xml:space="preserve">     </w:t>
      </w:r>
      <w:r w:rsidRPr="003C3A6B">
        <w:t>123060, г. Москва,      Расплетина ул., д.3.</w:t>
      </w:r>
    </w:p>
    <w:p w:rsidR="00314687" w:rsidRPr="003C3A6B" w:rsidRDefault="00314687" w:rsidP="003C3A6B">
      <w:r w:rsidRPr="003C3A6B">
        <w:t xml:space="preserve">     ИНН/КПП грузополуч</w:t>
      </w:r>
      <w:r>
        <w:t>ателя: 7706289940/ 773401</w:t>
      </w:r>
      <w:r w:rsidRPr="003C3A6B">
        <w:t>001</w:t>
      </w:r>
    </w:p>
    <w:p w:rsidR="00314687" w:rsidRPr="003C3A6B" w:rsidRDefault="00314687" w:rsidP="003C3A6B"/>
    <w:p w:rsidR="00314687" w:rsidRPr="003C3A6B" w:rsidRDefault="00314687" w:rsidP="003C3A6B">
      <w:pPr>
        <w:jc w:val="right"/>
      </w:pPr>
    </w:p>
    <w:p w:rsidR="00314687" w:rsidRPr="003C3A6B" w:rsidRDefault="00314687" w:rsidP="003C3A6B">
      <w:pPr>
        <w:shd w:val="clear" w:color="auto" w:fill="FFFFFF"/>
        <w:tabs>
          <w:tab w:val="left" w:pos="9072"/>
        </w:tabs>
        <w:spacing w:after="100" w:afterAutospacing="1" w:line="271" w:lineRule="exact"/>
        <w:ind w:right="-357"/>
      </w:pPr>
      <w:r w:rsidRPr="003C3A6B">
        <w:t xml:space="preserve">                                                         Подписи сторон:</w:t>
      </w:r>
    </w:p>
    <w:p w:rsidR="00314687" w:rsidRPr="003C3A6B" w:rsidRDefault="00314687" w:rsidP="003C3A6B">
      <w:r w:rsidRPr="003C3A6B">
        <w:t>От Поставщика:</w:t>
      </w:r>
      <w:r w:rsidRPr="003C3A6B">
        <w:tab/>
      </w:r>
      <w:r w:rsidRPr="003C3A6B">
        <w:tab/>
      </w:r>
      <w:r w:rsidRPr="003C3A6B">
        <w:tab/>
      </w:r>
      <w:r w:rsidRPr="003C3A6B">
        <w:tab/>
      </w:r>
      <w:r w:rsidRPr="003C3A6B">
        <w:tab/>
        <w:t xml:space="preserve">               </w:t>
      </w:r>
      <w:r>
        <w:t xml:space="preserve">  </w:t>
      </w:r>
      <w:r w:rsidRPr="003C3A6B">
        <w:t xml:space="preserve">  От Заказчика:</w:t>
      </w:r>
    </w:p>
    <w:p w:rsidR="00314687" w:rsidRPr="003C3A6B" w:rsidRDefault="00314687" w:rsidP="003C3A6B">
      <w:r w:rsidRPr="003C3A6B">
        <w:t xml:space="preserve">                                 </w:t>
      </w:r>
      <w:r w:rsidRPr="003C3A6B">
        <w:tab/>
      </w:r>
      <w:r w:rsidRPr="003C3A6B">
        <w:tab/>
        <w:t xml:space="preserve">                          </w:t>
      </w:r>
      <w:r>
        <w:t xml:space="preserve">                           </w:t>
      </w:r>
      <w:r w:rsidRPr="003C3A6B">
        <w:t xml:space="preserve"> Директор филиала № 1</w:t>
      </w:r>
    </w:p>
    <w:p w:rsidR="00314687" w:rsidRPr="003C3A6B" w:rsidRDefault="00314687" w:rsidP="003C3A6B">
      <w:r w:rsidRPr="003C3A6B">
        <w:t xml:space="preserve">                                                                              </w:t>
      </w:r>
      <w:r>
        <w:t xml:space="preserve">                       </w:t>
      </w:r>
      <w:r w:rsidRPr="003C3A6B">
        <w:t xml:space="preserve">ФГУП «Атом-охрана» </w:t>
      </w:r>
    </w:p>
    <w:p w:rsidR="00314687" w:rsidRPr="003C3A6B" w:rsidRDefault="00314687" w:rsidP="003C3A6B">
      <w:r w:rsidRPr="003C3A6B">
        <w:t xml:space="preserve">                                                                                    </w:t>
      </w:r>
      <w:r>
        <w:t xml:space="preserve">                </w:t>
      </w:r>
      <w:r w:rsidRPr="003C3A6B">
        <w:t xml:space="preserve"> А.Н.Артамонов    </w:t>
      </w:r>
    </w:p>
    <w:p w:rsidR="00314687" w:rsidRPr="003C3A6B" w:rsidRDefault="00314687" w:rsidP="003C3A6B">
      <w:r w:rsidRPr="003C3A6B">
        <w:t xml:space="preserve">________________                                         </w:t>
      </w:r>
      <w:r>
        <w:t xml:space="preserve">                        </w:t>
      </w:r>
      <w:r w:rsidRPr="003C3A6B">
        <w:t xml:space="preserve">    __________________        </w:t>
      </w:r>
    </w:p>
    <w:p w:rsidR="00314687" w:rsidRPr="003C3A6B" w:rsidRDefault="00314687" w:rsidP="003C3A6B">
      <w:pPr>
        <w:jc w:val="both"/>
      </w:pPr>
    </w:p>
    <w:p w:rsidR="00314687" w:rsidRPr="003C3A6B" w:rsidRDefault="00314687" w:rsidP="003C3A6B">
      <w:pPr>
        <w:jc w:val="both"/>
      </w:pPr>
      <w:r w:rsidRPr="003C3A6B">
        <w:t xml:space="preserve">«______»_________2015г.                         </w:t>
      </w:r>
      <w:r>
        <w:t xml:space="preserve">                              </w:t>
      </w:r>
      <w:r w:rsidRPr="003C3A6B">
        <w:t xml:space="preserve"> «______»_________2015г.</w:t>
      </w:r>
      <w:r w:rsidRPr="003C3A6B">
        <w:tab/>
      </w:r>
      <w:r w:rsidRPr="003C3A6B">
        <w:tab/>
      </w:r>
      <w:r w:rsidRPr="003C3A6B">
        <w:tab/>
        <w:t xml:space="preserve">  </w:t>
      </w:r>
    </w:p>
    <w:p w:rsidR="00314687" w:rsidRDefault="00314687" w:rsidP="0052290A"/>
    <w:p w:rsidR="00314687" w:rsidRDefault="00314687" w:rsidP="0052290A"/>
    <w:p w:rsidR="00314687" w:rsidRDefault="00314687" w:rsidP="0052290A"/>
    <w:p w:rsidR="00314687" w:rsidRDefault="00314687" w:rsidP="0052290A"/>
    <w:p w:rsidR="00314687" w:rsidRDefault="00314687" w:rsidP="0052290A"/>
    <w:p w:rsidR="00314687" w:rsidRDefault="00314687" w:rsidP="0052290A"/>
    <w:p w:rsidR="00314687" w:rsidRDefault="00314687" w:rsidP="00CD6A8C">
      <w:pPr>
        <w:jc w:val="right"/>
        <w:sectPr w:rsidR="00314687" w:rsidSect="00CD6A8C">
          <w:pgSz w:w="11906" w:h="16838"/>
          <w:pgMar w:top="568" w:right="850" w:bottom="709" w:left="1701" w:header="708" w:footer="708" w:gutter="0"/>
          <w:cols w:space="708"/>
          <w:docGrid w:linePitch="360"/>
        </w:sectPr>
      </w:pPr>
    </w:p>
    <w:p w:rsidR="00314687" w:rsidRPr="00D76D31" w:rsidRDefault="00314687" w:rsidP="00CD6A8C">
      <w:pPr>
        <w:jc w:val="right"/>
      </w:pPr>
      <w:r>
        <w:t>Приложение № 2</w:t>
      </w:r>
    </w:p>
    <w:p w:rsidR="00314687" w:rsidRDefault="00314687" w:rsidP="00CD6A8C">
      <w:pPr>
        <w:jc w:val="right"/>
      </w:pPr>
      <w:r>
        <w:t>к Договору №_____ от «___» ______ 2015г.</w:t>
      </w:r>
    </w:p>
    <w:p w:rsidR="00314687" w:rsidRDefault="00314687" w:rsidP="00CD6A8C">
      <w:pPr>
        <w:jc w:val="right"/>
      </w:pPr>
    </w:p>
    <w:p w:rsidR="00314687" w:rsidRDefault="00314687" w:rsidP="00CD6A8C">
      <w:pPr>
        <w:jc w:val="center"/>
      </w:pPr>
      <w:r>
        <w:t xml:space="preserve">Информация о цепочке собственников контрагента, включая бенефициаров (в том числе конечных)          </w:t>
      </w:r>
    </w:p>
    <w:tbl>
      <w:tblPr>
        <w:tblpPr w:leftFromText="180" w:rightFromText="180" w:vertAnchor="text" w:horzAnchor="margin" w:tblpXSpec="center" w:tblpY="145"/>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gridCol w:w="850"/>
        <w:gridCol w:w="851"/>
        <w:gridCol w:w="708"/>
        <w:gridCol w:w="1418"/>
        <w:gridCol w:w="1276"/>
        <w:gridCol w:w="567"/>
        <w:gridCol w:w="567"/>
        <w:gridCol w:w="708"/>
        <w:gridCol w:w="993"/>
        <w:gridCol w:w="992"/>
        <w:gridCol w:w="850"/>
        <w:gridCol w:w="1134"/>
        <w:gridCol w:w="992"/>
      </w:tblGrid>
      <w:tr w:rsidR="00314687">
        <w:trPr>
          <w:trHeight w:val="1590"/>
        </w:trPr>
        <w:tc>
          <w:tcPr>
            <w:tcW w:w="1809" w:type="dxa"/>
            <w:vAlign w:val="center"/>
          </w:tcPr>
          <w:p w:rsidR="00314687" w:rsidRPr="00D2484A" w:rsidRDefault="00314687" w:rsidP="00511DD1">
            <w:pPr>
              <w:rPr>
                <w:sz w:val="20"/>
                <w:szCs w:val="20"/>
              </w:rPr>
            </w:pPr>
            <w:r w:rsidRPr="00D2484A">
              <w:rPr>
                <w:sz w:val="20"/>
                <w:szCs w:val="20"/>
              </w:rPr>
              <w:t>№ п/п</w:t>
            </w:r>
          </w:p>
        </w:tc>
        <w:tc>
          <w:tcPr>
            <w:tcW w:w="993" w:type="dxa"/>
            <w:vAlign w:val="center"/>
          </w:tcPr>
          <w:p w:rsidR="00314687" w:rsidRPr="00D2484A" w:rsidRDefault="00314687" w:rsidP="00511DD1">
            <w:pPr>
              <w:ind w:left="-108" w:right="-108"/>
              <w:jc w:val="center"/>
              <w:rPr>
                <w:sz w:val="20"/>
                <w:szCs w:val="20"/>
              </w:rPr>
            </w:pPr>
            <w:r w:rsidRPr="00D2484A">
              <w:rPr>
                <w:sz w:val="20"/>
                <w:szCs w:val="20"/>
              </w:rPr>
              <w:t>ИНН</w:t>
            </w:r>
          </w:p>
        </w:tc>
        <w:tc>
          <w:tcPr>
            <w:tcW w:w="850" w:type="dxa"/>
            <w:vAlign w:val="center"/>
          </w:tcPr>
          <w:p w:rsidR="00314687" w:rsidRPr="00D2484A" w:rsidRDefault="00314687" w:rsidP="00511DD1">
            <w:pPr>
              <w:ind w:left="-108" w:right="-108"/>
              <w:jc w:val="center"/>
              <w:rPr>
                <w:sz w:val="20"/>
                <w:szCs w:val="20"/>
              </w:rPr>
            </w:pPr>
            <w:r w:rsidRPr="00D2484A">
              <w:rPr>
                <w:sz w:val="20"/>
                <w:szCs w:val="20"/>
              </w:rPr>
              <w:t>ОГРН</w:t>
            </w:r>
          </w:p>
        </w:tc>
        <w:tc>
          <w:tcPr>
            <w:tcW w:w="851" w:type="dxa"/>
            <w:vAlign w:val="center"/>
          </w:tcPr>
          <w:p w:rsidR="00314687" w:rsidRPr="00D2484A" w:rsidRDefault="00314687" w:rsidP="00511DD1">
            <w:pPr>
              <w:ind w:left="-108" w:right="-108"/>
              <w:jc w:val="center"/>
              <w:rPr>
                <w:sz w:val="20"/>
                <w:szCs w:val="20"/>
              </w:rPr>
            </w:pPr>
            <w:r w:rsidRPr="00D2484A">
              <w:rPr>
                <w:sz w:val="20"/>
                <w:szCs w:val="20"/>
              </w:rPr>
              <w:t>Наименование краткое</w:t>
            </w:r>
          </w:p>
        </w:tc>
        <w:tc>
          <w:tcPr>
            <w:tcW w:w="708" w:type="dxa"/>
            <w:vAlign w:val="center"/>
          </w:tcPr>
          <w:p w:rsidR="00314687" w:rsidRPr="00D2484A" w:rsidRDefault="00314687" w:rsidP="00511DD1">
            <w:pPr>
              <w:ind w:left="-108" w:right="-108"/>
              <w:jc w:val="center"/>
              <w:rPr>
                <w:sz w:val="20"/>
                <w:szCs w:val="20"/>
              </w:rPr>
            </w:pPr>
            <w:r w:rsidRPr="00D2484A">
              <w:rPr>
                <w:sz w:val="20"/>
                <w:szCs w:val="20"/>
              </w:rPr>
              <w:t>Код ОКВЭД</w:t>
            </w:r>
          </w:p>
        </w:tc>
        <w:tc>
          <w:tcPr>
            <w:tcW w:w="1418" w:type="dxa"/>
            <w:vAlign w:val="center"/>
          </w:tcPr>
          <w:p w:rsidR="00314687" w:rsidRPr="00D2484A" w:rsidRDefault="00314687" w:rsidP="00511DD1">
            <w:pPr>
              <w:ind w:left="-108" w:right="-108"/>
              <w:jc w:val="center"/>
              <w:rPr>
                <w:sz w:val="20"/>
                <w:szCs w:val="20"/>
              </w:rPr>
            </w:pPr>
            <w:r w:rsidRPr="00D2484A">
              <w:rPr>
                <w:sz w:val="20"/>
                <w:szCs w:val="20"/>
              </w:rPr>
              <w:t>Фамилия, Имя, Отчество руководителя</w:t>
            </w:r>
          </w:p>
        </w:tc>
        <w:tc>
          <w:tcPr>
            <w:tcW w:w="1276" w:type="dxa"/>
            <w:vAlign w:val="center"/>
          </w:tcPr>
          <w:p w:rsidR="00314687" w:rsidRPr="00D2484A" w:rsidRDefault="00314687" w:rsidP="00511DD1">
            <w:pPr>
              <w:ind w:left="-108" w:right="-108"/>
              <w:jc w:val="center"/>
              <w:rPr>
                <w:sz w:val="20"/>
                <w:szCs w:val="20"/>
              </w:rPr>
            </w:pPr>
            <w:r w:rsidRPr="00D2484A">
              <w:rPr>
                <w:sz w:val="20"/>
                <w:szCs w:val="20"/>
              </w:rPr>
              <w:t>Серия и номер документа, удостоверяющего личность руководителя</w:t>
            </w:r>
          </w:p>
        </w:tc>
        <w:tc>
          <w:tcPr>
            <w:tcW w:w="567" w:type="dxa"/>
          </w:tcPr>
          <w:p w:rsidR="00314687" w:rsidRPr="00D2484A" w:rsidRDefault="00314687" w:rsidP="00511DD1">
            <w:pPr>
              <w:ind w:left="-108" w:right="-108"/>
              <w:jc w:val="center"/>
              <w:rPr>
                <w:sz w:val="20"/>
                <w:szCs w:val="20"/>
              </w:rPr>
            </w:pPr>
            <w:r w:rsidRPr="00D2484A">
              <w:rPr>
                <w:sz w:val="20"/>
                <w:szCs w:val="20"/>
              </w:rPr>
              <w:t>№ п/п</w:t>
            </w:r>
          </w:p>
        </w:tc>
        <w:tc>
          <w:tcPr>
            <w:tcW w:w="567" w:type="dxa"/>
            <w:vAlign w:val="center"/>
          </w:tcPr>
          <w:p w:rsidR="00314687" w:rsidRPr="00D2484A" w:rsidRDefault="00314687" w:rsidP="00511DD1">
            <w:pPr>
              <w:ind w:left="-108" w:right="-108"/>
              <w:jc w:val="center"/>
              <w:rPr>
                <w:sz w:val="20"/>
                <w:szCs w:val="20"/>
              </w:rPr>
            </w:pPr>
            <w:r w:rsidRPr="00D2484A">
              <w:rPr>
                <w:sz w:val="20"/>
                <w:szCs w:val="20"/>
              </w:rPr>
              <w:t>ИНН</w:t>
            </w:r>
          </w:p>
        </w:tc>
        <w:tc>
          <w:tcPr>
            <w:tcW w:w="708" w:type="dxa"/>
            <w:vAlign w:val="center"/>
          </w:tcPr>
          <w:p w:rsidR="00314687" w:rsidRPr="00D2484A" w:rsidRDefault="00314687" w:rsidP="00511DD1">
            <w:pPr>
              <w:ind w:left="-108" w:right="-108"/>
              <w:jc w:val="center"/>
              <w:rPr>
                <w:sz w:val="20"/>
                <w:szCs w:val="20"/>
              </w:rPr>
            </w:pPr>
            <w:r w:rsidRPr="00D2484A">
              <w:rPr>
                <w:sz w:val="20"/>
                <w:szCs w:val="20"/>
              </w:rPr>
              <w:t>ОГРН</w:t>
            </w:r>
          </w:p>
        </w:tc>
        <w:tc>
          <w:tcPr>
            <w:tcW w:w="993" w:type="dxa"/>
            <w:vAlign w:val="center"/>
          </w:tcPr>
          <w:p w:rsidR="00314687" w:rsidRPr="00D2484A" w:rsidRDefault="00314687" w:rsidP="00511DD1">
            <w:pPr>
              <w:ind w:left="-108" w:right="-108"/>
              <w:jc w:val="center"/>
              <w:rPr>
                <w:sz w:val="20"/>
                <w:szCs w:val="20"/>
              </w:rPr>
            </w:pPr>
            <w:r w:rsidRPr="00D2484A">
              <w:rPr>
                <w:sz w:val="20"/>
                <w:szCs w:val="20"/>
              </w:rPr>
              <w:t>Наименование краткое</w:t>
            </w:r>
          </w:p>
        </w:tc>
        <w:tc>
          <w:tcPr>
            <w:tcW w:w="992" w:type="dxa"/>
            <w:vAlign w:val="center"/>
          </w:tcPr>
          <w:p w:rsidR="00314687" w:rsidRPr="00D2484A" w:rsidRDefault="00314687" w:rsidP="00511DD1">
            <w:pPr>
              <w:ind w:left="-108" w:right="-108"/>
              <w:jc w:val="center"/>
              <w:rPr>
                <w:sz w:val="20"/>
                <w:szCs w:val="20"/>
              </w:rPr>
            </w:pPr>
            <w:r w:rsidRPr="00D2484A">
              <w:rPr>
                <w:sz w:val="20"/>
                <w:szCs w:val="20"/>
              </w:rPr>
              <w:t>Адрес регистрации</w:t>
            </w:r>
          </w:p>
        </w:tc>
        <w:tc>
          <w:tcPr>
            <w:tcW w:w="850" w:type="dxa"/>
            <w:vAlign w:val="center"/>
          </w:tcPr>
          <w:p w:rsidR="00314687" w:rsidRPr="00D2484A" w:rsidRDefault="00314687" w:rsidP="00511DD1">
            <w:pPr>
              <w:ind w:left="-108" w:right="-108"/>
              <w:jc w:val="center"/>
              <w:rPr>
                <w:sz w:val="20"/>
                <w:szCs w:val="20"/>
              </w:rPr>
            </w:pPr>
            <w:r w:rsidRPr="00D2484A">
              <w:rPr>
                <w:sz w:val="20"/>
                <w:szCs w:val="20"/>
              </w:rPr>
              <w:t>Серия и номер документа, удостоверяющего личность (для физического лица)</w:t>
            </w:r>
          </w:p>
        </w:tc>
        <w:tc>
          <w:tcPr>
            <w:tcW w:w="1134" w:type="dxa"/>
          </w:tcPr>
          <w:p w:rsidR="00314687" w:rsidRPr="00D2484A" w:rsidRDefault="00314687" w:rsidP="00511DD1">
            <w:pPr>
              <w:jc w:val="center"/>
              <w:rPr>
                <w:sz w:val="20"/>
                <w:szCs w:val="20"/>
              </w:rPr>
            </w:pPr>
            <w:r w:rsidRPr="00D2484A">
              <w:rPr>
                <w:sz w:val="20"/>
                <w:szCs w:val="20"/>
              </w:rPr>
              <w:t>Руководи-тель / участник / акционер / бенефициар</w:t>
            </w:r>
          </w:p>
        </w:tc>
        <w:tc>
          <w:tcPr>
            <w:tcW w:w="992" w:type="dxa"/>
          </w:tcPr>
          <w:p w:rsidR="00314687" w:rsidRPr="00D2484A" w:rsidRDefault="00314687" w:rsidP="00511DD1">
            <w:pPr>
              <w:jc w:val="center"/>
              <w:rPr>
                <w:sz w:val="20"/>
                <w:szCs w:val="20"/>
              </w:rPr>
            </w:pPr>
            <w:r w:rsidRPr="00D2484A">
              <w:rPr>
                <w:sz w:val="20"/>
                <w:szCs w:val="20"/>
              </w:rPr>
              <w:t>Источники информации</w:t>
            </w:r>
          </w:p>
        </w:tc>
      </w:tr>
      <w:tr w:rsidR="00314687">
        <w:trPr>
          <w:trHeight w:val="315"/>
        </w:trPr>
        <w:tc>
          <w:tcPr>
            <w:tcW w:w="1809" w:type="dxa"/>
            <w:noWrap/>
            <w:vAlign w:val="center"/>
          </w:tcPr>
          <w:p w:rsidR="00314687" w:rsidRDefault="00314687" w:rsidP="00511DD1">
            <w:pPr>
              <w:jc w:val="center"/>
              <w:rPr>
                <w:i/>
                <w:iCs/>
              </w:rPr>
            </w:pPr>
            <w:r>
              <w:rPr>
                <w:i/>
                <w:iCs/>
              </w:rPr>
              <w:t>1</w:t>
            </w:r>
          </w:p>
        </w:tc>
        <w:tc>
          <w:tcPr>
            <w:tcW w:w="993" w:type="dxa"/>
            <w:noWrap/>
            <w:vAlign w:val="center"/>
          </w:tcPr>
          <w:p w:rsidR="00314687" w:rsidRDefault="00314687" w:rsidP="00511DD1">
            <w:pPr>
              <w:jc w:val="center"/>
              <w:rPr>
                <w:i/>
                <w:iCs/>
              </w:rPr>
            </w:pPr>
            <w:r>
              <w:rPr>
                <w:i/>
                <w:iCs/>
              </w:rPr>
              <w:t>2</w:t>
            </w:r>
          </w:p>
        </w:tc>
        <w:tc>
          <w:tcPr>
            <w:tcW w:w="850" w:type="dxa"/>
            <w:noWrap/>
            <w:vAlign w:val="center"/>
          </w:tcPr>
          <w:p w:rsidR="00314687" w:rsidRDefault="00314687" w:rsidP="00511DD1">
            <w:pPr>
              <w:jc w:val="center"/>
              <w:rPr>
                <w:i/>
                <w:iCs/>
              </w:rPr>
            </w:pPr>
            <w:r>
              <w:rPr>
                <w:i/>
                <w:iCs/>
              </w:rPr>
              <w:t>3</w:t>
            </w:r>
          </w:p>
        </w:tc>
        <w:tc>
          <w:tcPr>
            <w:tcW w:w="851" w:type="dxa"/>
            <w:noWrap/>
            <w:vAlign w:val="center"/>
          </w:tcPr>
          <w:p w:rsidR="00314687" w:rsidRDefault="00314687" w:rsidP="00511DD1">
            <w:pPr>
              <w:jc w:val="center"/>
              <w:rPr>
                <w:i/>
                <w:iCs/>
              </w:rPr>
            </w:pPr>
            <w:r>
              <w:rPr>
                <w:i/>
                <w:iCs/>
              </w:rPr>
              <w:t>4</w:t>
            </w:r>
          </w:p>
        </w:tc>
        <w:tc>
          <w:tcPr>
            <w:tcW w:w="708" w:type="dxa"/>
            <w:noWrap/>
            <w:vAlign w:val="center"/>
          </w:tcPr>
          <w:p w:rsidR="00314687" w:rsidRDefault="00314687" w:rsidP="00511DD1">
            <w:pPr>
              <w:jc w:val="center"/>
              <w:rPr>
                <w:i/>
                <w:iCs/>
              </w:rPr>
            </w:pPr>
            <w:r>
              <w:rPr>
                <w:i/>
                <w:iCs/>
              </w:rPr>
              <w:t>5</w:t>
            </w:r>
          </w:p>
        </w:tc>
        <w:tc>
          <w:tcPr>
            <w:tcW w:w="1418" w:type="dxa"/>
            <w:noWrap/>
            <w:vAlign w:val="center"/>
          </w:tcPr>
          <w:p w:rsidR="00314687" w:rsidRDefault="00314687" w:rsidP="00511DD1">
            <w:pPr>
              <w:jc w:val="center"/>
              <w:rPr>
                <w:i/>
                <w:iCs/>
              </w:rPr>
            </w:pPr>
            <w:r>
              <w:rPr>
                <w:i/>
                <w:iCs/>
              </w:rPr>
              <w:t>6</w:t>
            </w:r>
          </w:p>
        </w:tc>
        <w:tc>
          <w:tcPr>
            <w:tcW w:w="1276" w:type="dxa"/>
            <w:noWrap/>
            <w:vAlign w:val="center"/>
          </w:tcPr>
          <w:p w:rsidR="00314687" w:rsidRDefault="00314687" w:rsidP="00511DD1">
            <w:pPr>
              <w:jc w:val="center"/>
              <w:rPr>
                <w:i/>
                <w:iCs/>
              </w:rPr>
            </w:pPr>
            <w:r>
              <w:rPr>
                <w:i/>
                <w:iCs/>
              </w:rPr>
              <w:t>7</w:t>
            </w:r>
          </w:p>
        </w:tc>
        <w:tc>
          <w:tcPr>
            <w:tcW w:w="567" w:type="dxa"/>
          </w:tcPr>
          <w:p w:rsidR="00314687" w:rsidRDefault="00314687" w:rsidP="00511DD1">
            <w:pPr>
              <w:jc w:val="center"/>
              <w:rPr>
                <w:i/>
                <w:iCs/>
              </w:rPr>
            </w:pPr>
            <w:r>
              <w:rPr>
                <w:i/>
                <w:iCs/>
              </w:rPr>
              <w:t>8</w:t>
            </w:r>
          </w:p>
        </w:tc>
        <w:tc>
          <w:tcPr>
            <w:tcW w:w="567" w:type="dxa"/>
          </w:tcPr>
          <w:p w:rsidR="00314687" w:rsidRDefault="00314687" w:rsidP="00511DD1">
            <w:pPr>
              <w:jc w:val="center"/>
              <w:rPr>
                <w:i/>
                <w:iCs/>
              </w:rPr>
            </w:pPr>
            <w:r>
              <w:rPr>
                <w:i/>
                <w:iCs/>
              </w:rPr>
              <w:t>9</w:t>
            </w:r>
          </w:p>
        </w:tc>
        <w:tc>
          <w:tcPr>
            <w:tcW w:w="708" w:type="dxa"/>
          </w:tcPr>
          <w:p w:rsidR="00314687" w:rsidRDefault="00314687" w:rsidP="00511DD1">
            <w:pPr>
              <w:jc w:val="center"/>
              <w:rPr>
                <w:i/>
                <w:iCs/>
              </w:rPr>
            </w:pPr>
            <w:r>
              <w:rPr>
                <w:i/>
                <w:iCs/>
              </w:rPr>
              <w:t>10</w:t>
            </w:r>
          </w:p>
        </w:tc>
        <w:tc>
          <w:tcPr>
            <w:tcW w:w="993" w:type="dxa"/>
          </w:tcPr>
          <w:p w:rsidR="00314687" w:rsidRDefault="00314687" w:rsidP="00511DD1">
            <w:pPr>
              <w:jc w:val="center"/>
              <w:rPr>
                <w:i/>
                <w:iCs/>
              </w:rPr>
            </w:pPr>
            <w:r>
              <w:rPr>
                <w:i/>
                <w:iCs/>
              </w:rPr>
              <w:t>11</w:t>
            </w:r>
          </w:p>
        </w:tc>
        <w:tc>
          <w:tcPr>
            <w:tcW w:w="992" w:type="dxa"/>
          </w:tcPr>
          <w:p w:rsidR="00314687" w:rsidRDefault="00314687" w:rsidP="00511DD1">
            <w:pPr>
              <w:jc w:val="center"/>
              <w:rPr>
                <w:i/>
                <w:iCs/>
              </w:rPr>
            </w:pPr>
            <w:r>
              <w:rPr>
                <w:i/>
                <w:iCs/>
              </w:rPr>
              <w:t>12</w:t>
            </w:r>
          </w:p>
        </w:tc>
        <w:tc>
          <w:tcPr>
            <w:tcW w:w="850" w:type="dxa"/>
          </w:tcPr>
          <w:p w:rsidR="00314687" w:rsidRDefault="00314687" w:rsidP="00511DD1">
            <w:pPr>
              <w:jc w:val="center"/>
              <w:rPr>
                <w:i/>
                <w:iCs/>
              </w:rPr>
            </w:pPr>
            <w:r>
              <w:rPr>
                <w:i/>
                <w:iCs/>
              </w:rPr>
              <w:t>13</w:t>
            </w:r>
          </w:p>
        </w:tc>
        <w:tc>
          <w:tcPr>
            <w:tcW w:w="1134" w:type="dxa"/>
          </w:tcPr>
          <w:p w:rsidR="00314687" w:rsidRDefault="00314687" w:rsidP="00511DD1">
            <w:pPr>
              <w:jc w:val="center"/>
              <w:rPr>
                <w:i/>
                <w:iCs/>
              </w:rPr>
            </w:pPr>
            <w:r>
              <w:rPr>
                <w:i/>
                <w:iCs/>
              </w:rPr>
              <w:t>14</w:t>
            </w:r>
          </w:p>
        </w:tc>
        <w:tc>
          <w:tcPr>
            <w:tcW w:w="992" w:type="dxa"/>
          </w:tcPr>
          <w:p w:rsidR="00314687" w:rsidRDefault="00314687" w:rsidP="00511DD1">
            <w:pPr>
              <w:jc w:val="center"/>
              <w:rPr>
                <w:i/>
                <w:iCs/>
              </w:rPr>
            </w:pPr>
            <w:r>
              <w:rPr>
                <w:i/>
                <w:iCs/>
              </w:rPr>
              <w:t>15</w:t>
            </w:r>
          </w:p>
        </w:tc>
      </w:tr>
      <w:tr w:rsidR="00314687">
        <w:trPr>
          <w:trHeight w:val="630"/>
        </w:trPr>
        <w:tc>
          <w:tcPr>
            <w:tcW w:w="1809" w:type="dxa"/>
            <w:noWrap/>
            <w:vAlign w:val="bottom"/>
          </w:tcPr>
          <w:p w:rsidR="00314687" w:rsidRDefault="00314687" w:rsidP="00511DD1">
            <w:pPr>
              <w:jc w:val="right"/>
            </w:pPr>
          </w:p>
        </w:tc>
        <w:tc>
          <w:tcPr>
            <w:tcW w:w="993" w:type="dxa"/>
            <w:noWrap/>
            <w:vAlign w:val="bottom"/>
          </w:tcPr>
          <w:p w:rsidR="00314687" w:rsidRDefault="00314687" w:rsidP="00511DD1">
            <w:pPr>
              <w:ind w:left="-108"/>
              <w:jc w:val="right"/>
            </w:pPr>
          </w:p>
        </w:tc>
        <w:tc>
          <w:tcPr>
            <w:tcW w:w="850" w:type="dxa"/>
            <w:noWrap/>
            <w:vAlign w:val="bottom"/>
          </w:tcPr>
          <w:p w:rsidR="00314687" w:rsidRDefault="00314687" w:rsidP="00511DD1">
            <w:pPr>
              <w:ind w:right="-108"/>
            </w:pPr>
          </w:p>
        </w:tc>
        <w:tc>
          <w:tcPr>
            <w:tcW w:w="851" w:type="dxa"/>
            <w:noWrap/>
            <w:vAlign w:val="bottom"/>
          </w:tcPr>
          <w:p w:rsidR="00314687" w:rsidRDefault="00314687" w:rsidP="00511DD1"/>
        </w:tc>
        <w:tc>
          <w:tcPr>
            <w:tcW w:w="708" w:type="dxa"/>
            <w:noWrap/>
            <w:vAlign w:val="bottom"/>
          </w:tcPr>
          <w:p w:rsidR="00314687" w:rsidRDefault="00314687" w:rsidP="00511DD1"/>
        </w:tc>
        <w:tc>
          <w:tcPr>
            <w:tcW w:w="1418" w:type="dxa"/>
            <w:noWrap/>
            <w:vAlign w:val="bottom"/>
          </w:tcPr>
          <w:p w:rsidR="00314687" w:rsidRDefault="00314687" w:rsidP="00511DD1"/>
        </w:tc>
        <w:tc>
          <w:tcPr>
            <w:tcW w:w="1276" w:type="dxa"/>
            <w:noWrap/>
            <w:vAlign w:val="bottom"/>
          </w:tcPr>
          <w:p w:rsidR="00314687" w:rsidRDefault="00314687" w:rsidP="00511DD1"/>
        </w:tc>
        <w:tc>
          <w:tcPr>
            <w:tcW w:w="567" w:type="dxa"/>
          </w:tcPr>
          <w:p w:rsidR="00314687" w:rsidRDefault="00314687" w:rsidP="00511DD1"/>
        </w:tc>
        <w:tc>
          <w:tcPr>
            <w:tcW w:w="567" w:type="dxa"/>
          </w:tcPr>
          <w:p w:rsidR="00314687" w:rsidRDefault="00314687" w:rsidP="00511DD1"/>
        </w:tc>
        <w:tc>
          <w:tcPr>
            <w:tcW w:w="708" w:type="dxa"/>
          </w:tcPr>
          <w:p w:rsidR="00314687" w:rsidRDefault="00314687" w:rsidP="00511DD1"/>
        </w:tc>
        <w:tc>
          <w:tcPr>
            <w:tcW w:w="993" w:type="dxa"/>
          </w:tcPr>
          <w:p w:rsidR="00314687" w:rsidRDefault="00314687" w:rsidP="00511DD1"/>
        </w:tc>
        <w:tc>
          <w:tcPr>
            <w:tcW w:w="992" w:type="dxa"/>
          </w:tcPr>
          <w:p w:rsidR="00314687" w:rsidRDefault="00314687" w:rsidP="00511DD1"/>
        </w:tc>
        <w:tc>
          <w:tcPr>
            <w:tcW w:w="850" w:type="dxa"/>
          </w:tcPr>
          <w:p w:rsidR="00314687" w:rsidRDefault="00314687" w:rsidP="00511DD1"/>
        </w:tc>
        <w:tc>
          <w:tcPr>
            <w:tcW w:w="1134" w:type="dxa"/>
          </w:tcPr>
          <w:p w:rsidR="00314687" w:rsidRDefault="00314687" w:rsidP="00511DD1"/>
        </w:tc>
        <w:tc>
          <w:tcPr>
            <w:tcW w:w="992" w:type="dxa"/>
          </w:tcPr>
          <w:p w:rsidR="00314687" w:rsidRDefault="00314687" w:rsidP="00511DD1"/>
        </w:tc>
      </w:tr>
      <w:tr w:rsidR="00314687">
        <w:trPr>
          <w:trHeight w:val="699"/>
        </w:trPr>
        <w:tc>
          <w:tcPr>
            <w:tcW w:w="1809" w:type="dxa"/>
            <w:noWrap/>
            <w:vAlign w:val="bottom"/>
          </w:tcPr>
          <w:p w:rsidR="00314687" w:rsidRDefault="00314687" w:rsidP="00511DD1"/>
        </w:tc>
        <w:tc>
          <w:tcPr>
            <w:tcW w:w="993" w:type="dxa"/>
            <w:noWrap/>
            <w:vAlign w:val="bottom"/>
          </w:tcPr>
          <w:p w:rsidR="00314687" w:rsidRDefault="00314687" w:rsidP="00511DD1"/>
        </w:tc>
        <w:tc>
          <w:tcPr>
            <w:tcW w:w="850" w:type="dxa"/>
            <w:noWrap/>
            <w:vAlign w:val="bottom"/>
          </w:tcPr>
          <w:p w:rsidR="00314687" w:rsidRDefault="00314687" w:rsidP="00511DD1"/>
        </w:tc>
        <w:tc>
          <w:tcPr>
            <w:tcW w:w="851" w:type="dxa"/>
            <w:noWrap/>
            <w:vAlign w:val="bottom"/>
          </w:tcPr>
          <w:p w:rsidR="00314687" w:rsidRDefault="00314687" w:rsidP="00511DD1"/>
        </w:tc>
        <w:tc>
          <w:tcPr>
            <w:tcW w:w="708" w:type="dxa"/>
            <w:noWrap/>
            <w:vAlign w:val="bottom"/>
          </w:tcPr>
          <w:p w:rsidR="00314687" w:rsidRDefault="00314687" w:rsidP="00511DD1"/>
        </w:tc>
        <w:tc>
          <w:tcPr>
            <w:tcW w:w="1418" w:type="dxa"/>
            <w:noWrap/>
            <w:vAlign w:val="bottom"/>
          </w:tcPr>
          <w:p w:rsidR="00314687" w:rsidRDefault="00314687" w:rsidP="00511DD1"/>
        </w:tc>
        <w:tc>
          <w:tcPr>
            <w:tcW w:w="1276" w:type="dxa"/>
            <w:noWrap/>
            <w:vAlign w:val="bottom"/>
          </w:tcPr>
          <w:p w:rsidR="00314687" w:rsidRDefault="00314687" w:rsidP="00511DD1"/>
        </w:tc>
        <w:tc>
          <w:tcPr>
            <w:tcW w:w="567" w:type="dxa"/>
          </w:tcPr>
          <w:p w:rsidR="00314687" w:rsidRDefault="00314687" w:rsidP="00511DD1"/>
        </w:tc>
        <w:tc>
          <w:tcPr>
            <w:tcW w:w="567" w:type="dxa"/>
          </w:tcPr>
          <w:p w:rsidR="00314687" w:rsidRDefault="00314687" w:rsidP="00511DD1"/>
        </w:tc>
        <w:tc>
          <w:tcPr>
            <w:tcW w:w="708" w:type="dxa"/>
          </w:tcPr>
          <w:p w:rsidR="00314687" w:rsidRDefault="00314687" w:rsidP="00511DD1"/>
        </w:tc>
        <w:tc>
          <w:tcPr>
            <w:tcW w:w="993" w:type="dxa"/>
          </w:tcPr>
          <w:p w:rsidR="00314687" w:rsidRDefault="00314687" w:rsidP="00511DD1"/>
        </w:tc>
        <w:tc>
          <w:tcPr>
            <w:tcW w:w="992" w:type="dxa"/>
          </w:tcPr>
          <w:p w:rsidR="00314687" w:rsidRDefault="00314687" w:rsidP="00511DD1"/>
        </w:tc>
        <w:tc>
          <w:tcPr>
            <w:tcW w:w="850" w:type="dxa"/>
          </w:tcPr>
          <w:p w:rsidR="00314687" w:rsidRDefault="00314687" w:rsidP="00511DD1"/>
        </w:tc>
        <w:tc>
          <w:tcPr>
            <w:tcW w:w="1134" w:type="dxa"/>
          </w:tcPr>
          <w:p w:rsidR="00314687" w:rsidRDefault="00314687" w:rsidP="00511DD1"/>
        </w:tc>
        <w:tc>
          <w:tcPr>
            <w:tcW w:w="992" w:type="dxa"/>
          </w:tcPr>
          <w:p w:rsidR="00314687" w:rsidRDefault="00314687" w:rsidP="00511DD1"/>
        </w:tc>
      </w:tr>
    </w:tbl>
    <w:p w:rsidR="00314687" w:rsidRDefault="00314687" w:rsidP="00CD6A8C"/>
    <w:p w:rsidR="00314687" w:rsidRDefault="00314687" w:rsidP="00CD6A8C"/>
    <w:p w:rsidR="00314687" w:rsidRDefault="00314687" w:rsidP="00CD6A8C">
      <w:pPr>
        <w:jc w:val="both"/>
      </w:pPr>
      <w:r>
        <w:t xml:space="preserve">         От </w:t>
      </w:r>
      <w:r>
        <w:rPr>
          <w:color w:val="000000"/>
          <w:spacing w:val="1"/>
        </w:rPr>
        <w:t>Исполнителя</w:t>
      </w:r>
      <w:r>
        <w:t>:</w:t>
      </w:r>
      <w:r>
        <w:tab/>
      </w:r>
      <w:r>
        <w:tab/>
      </w:r>
      <w:r>
        <w:tab/>
      </w:r>
      <w:r>
        <w:tab/>
      </w:r>
      <w:r>
        <w:tab/>
        <w:t xml:space="preserve">                                                                                          От Заказчика:</w:t>
      </w:r>
    </w:p>
    <w:p w:rsidR="00314687" w:rsidRDefault="00314687" w:rsidP="00CD6A8C">
      <w:pPr>
        <w:jc w:val="both"/>
      </w:pPr>
      <w:r>
        <w:t xml:space="preserve">                                                                                                                                                                                        Директор филиала №1</w:t>
      </w:r>
    </w:p>
    <w:p w:rsidR="00314687" w:rsidRDefault="00314687" w:rsidP="00CD6A8C">
      <w:pPr>
        <w:jc w:val="both"/>
      </w:pPr>
      <w:r>
        <w:t xml:space="preserve">                                                                                                                                                                                        ФГУП «Атом-охрана»</w:t>
      </w:r>
    </w:p>
    <w:p w:rsidR="00314687" w:rsidRDefault="00314687" w:rsidP="00CD6A8C">
      <w:pPr>
        <w:jc w:val="both"/>
      </w:pPr>
      <w:r>
        <w:t xml:space="preserve">                                                                                                                                                                                    </w:t>
      </w:r>
    </w:p>
    <w:p w:rsidR="00314687" w:rsidRDefault="00314687" w:rsidP="00CD6A8C">
      <w:pPr>
        <w:jc w:val="both"/>
      </w:pPr>
      <w:r>
        <w:t xml:space="preserve">                                                                           </w:t>
      </w:r>
    </w:p>
    <w:p w:rsidR="00314687" w:rsidRDefault="00314687" w:rsidP="00CD6A8C">
      <w:pPr>
        <w:jc w:val="both"/>
      </w:pPr>
      <w:r>
        <w:t xml:space="preserve">        ______________                            </w:t>
      </w:r>
      <w:r>
        <w:tab/>
      </w:r>
      <w:r>
        <w:tab/>
        <w:t xml:space="preserve">                                                                                                     ___________ А.Н. Артамонов </w:t>
      </w:r>
    </w:p>
    <w:p w:rsidR="00314687" w:rsidRDefault="00314687" w:rsidP="00CD6A8C">
      <w:pPr>
        <w:jc w:val="both"/>
      </w:pPr>
    </w:p>
    <w:p w:rsidR="00314687" w:rsidRDefault="00314687" w:rsidP="00CD6A8C">
      <w:pPr>
        <w:jc w:val="both"/>
      </w:pPr>
      <w:r>
        <w:t xml:space="preserve">      «______»_______________2015 г.</w:t>
      </w:r>
      <w:r>
        <w:tab/>
      </w:r>
      <w:r>
        <w:tab/>
      </w:r>
      <w:r>
        <w:tab/>
        <w:t xml:space="preserve">                                                                                         «______»_______________2015 г.</w:t>
      </w:r>
    </w:p>
    <w:p w:rsidR="00314687" w:rsidRDefault="00314687" w:rsidP="0052290A"/>
    <w:sectPr w:rsidR="00314687" w:rsidSect="00CD6A8C">
      <w:pgSz w:w="16838" w:h="11906" w:orient="landscape"/>
      <w:pgMar w:top="1701" w:right="709" w:bottom="851"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687" w:rsidRDefault="00314687" w:rsidP="006E54CA">
      <w:r>
        <w:separator/>
      </w:r>
    </w:p>
  </w:endnote>
  <w:endnote w:type="continuationSeparator" w:id="1">
    <w:p w:rsidR="00314687" w:rsidRDefault="00314687" w:rsidP="006E54CA">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altName w:val="Courier"/>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687" w:rsidRDefault="00314687" w:rsidP="006E54CA">
      <w:r>
        <w:separator/>
      </w:r>
    </w:p>
  </w:footnote>
  <w:footnote w:type="continuationSeparator" w:id="1">
    <w:p w:rsidR="00314687" w:rsidRDefault="00314687" w:rsidP="006E54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137EC"/>
    <w:rsid w:val="0001431A"/>
    <w:rsid w:val="00016CB4"/>
    <w:rsid w:val="00016D92"/>
    <w:rsid w:val="00021E37"/>
    <w:rsid w:val="00031534"/>
    <w:rsid w:val="00032F10"/>
    <w:rsid w:val="00033F41"/>
    <w:rsid w:val="00036D80"/>
    <w:rsid w:val="000400E0"/>
    <w:rsid w:val="00050411"/>
    <w:rsid w:val="000522E4"/>
    <w:rsid w:val="00064E76"/>
    <w:rsid w:val="00070B61"/>
    <w:rsid w:val="000727B2"/>
    <w:rsid w:val="00080905"/>
    <w:rsid w:val="000818D0"/>
    <w:rsid w:val="00091DFE"/>
    <w:rsid w:val="000921DF"/>
    <w:rsid w:val="00094E31"/>
    <w:rsid w:val="000978F1"/>
    <w:rsid w:val="000A1E73"/>
    <w:rsid w:val="000A448E"/>
    <w:rsid w:val="000A5DAD"/>
    <w:rsid w:val="000B081D"/>
    <w:rsid w:val="000B6013"/>
    <w:rsid w:val="000E08A6"/>
    <w:rsid w:val="000E7C0E"/>
    <w:rsid w:val="00101DF9"/>
    <w:rsid w:val="00104B00"/>
    <w:rsid w:val="00110708"/>
    <w:rsid w:val="00117ACE"/>
    <w:rsid w:val="001305B2"/>
    <w:rsid w:val="0014333E"/>
    <w:rsid w:val="0015214E"/>
    <w:rsid w:val="00155B15"/>
    <w:rsid w:val="0017795E"/>
    <w:rsid w:val="00182FCB"/>
    <w:rsid w:val="001906E5"/>
    <w:rsid w:val="001939DB"/>
    <w:rsid w:val="001977F9"/>
    <w:rsid w:val="001A2E44"/>
    <w:rsid w:val="001A3416"/>
    <w:rsid w:val="001A5720"/>
    <w:rsid w:val="001A69A6"/>
    <w:rsid w:val="001B1BEB"/>
    <w:rsid w:val="001C21D4"/>
    <w:rsid w:val="001C75A5"/>
    <w:rsid w:val="001E6F6D"/>
    <w:rsid w:val="002146C7"/>
    <w:rsid w:val="00217A9C"/>
    <w:rsid w:val="00221F25"/>
    <w:rsid w:val="0022476C"/>
    <w:rsid w:val="00226DB3"/>
    <w:rsid w:val="0022730D"/>
    <w:rsid w:val="00244588"/>
    <w:rsid w:val="0025752C"/>
    <w:rsid w:val="00257CF5"/>
    <w:rsid w:val="00264FA1"/>
    <w:rsid w:val="00266D49"/>
    <w:rsid w:val="00280D87"/>
    <w:rsid w:val="00283220"/>
    <w:rsid w:val="0029409C"/>
    <w:rsid w:val="002956F1"/>
    <w:rsid w:val="00296749"/>
    <w:rsid w:val="00297BD8"/>
    <w:rsid w:val="002A4B64"/>
    <w:rsid w:val="002B5B51"/>
    <w:rsid w:val="002C171B"/>
    <w:rsid w:val="002C1DBD"/>
    <w:rsid w:val="002C36CC"/>
    <w:rsid w:val="002D507D"/>
    <w:rsid w:val="002E0FC0"/>
    <w:rsid w:val="002F135E"/>
    <w:rsid w:val="002F4527"/>
    <w:rsid w:val="002F45F9"/>
    <w:rsid w:val="00310BCF"/>
    <w:rsid w:val="0031396F"/>
    <w:rsid w:val="00314687"/>
    <w:rsid w:val="00315538"/>
    <w:rsid w:val="003177E7"/>
    <w:rsid w:val="00324D6C"/>
    <w:rsid w:val="003375C7"/>
    <w:rsid w:val="003400FC"/>
    <w:rsid w:val="00346412"/>
    <w:rsid w:val="003552B9"/>
    <w:rsid w:val="00380FFD"/>
    <w:rsid w:val="003A523A"/>
    <w:rsid w:val="003A5489"/>
    <w:rsid w:val="003B17F2"/>
    <w:rsid w:val="003B67CA"/>
    <w:rsid w:val="003C3A6B"/>
    <w:rsid w:val="003E0106"/>
    <w:rsid w:val="003E07F1"/>
    <w:rsid w:val="003E136F"/>
    <w:rsid w:val="003E5574"/>
    <w:rsid w:val="003F0AA0"/>
    <w:rsid w:val="003F240D"/>
    <w:rsid w:val="00405707"/>
    <w:rsid w:val="00410DAC"/>
    <w:rsid w:val="0042189E"/>
    <w:rsid w:val="0043062B"/>
    <w:rsid w:val="00437D3D"/>
    <w:rsid w:val="00442925"/>
    <w:rsid w:val="004438D9"/>
    <w:rsid w:val="0045442D"/>
    <w:rsid w:val="00460836"/>
    <w:rsid w:val="00462BDF"/>
    <w:rsid w:val="00465EAD"/>
    <w:rsid w:val="00467F59"/>
    <w:rsid w:val="0048391C"/>
    <w:rsid w:val="00484A57"/>
    <w:rsid w:val="004913FF"/>
    <w:rsid w:val="00497CD0"/>
    <w:rsid w:val="004A35E1"/>
    <w:rsid w:val="004B0F8E"/>
    <w:rsid w:val="004B5CEB"/>
    <w:rsid w:val="004C5201"/>
    <w:rsid w:val="004C757D"/>
    <w:rsid w:val="004D380A"/>
    <w:rsid w:val="004D7C6B"/>
    <w:rsid w:val="004F0F41"/>
    <w:rsid w:val="004F7C20"/>
    <w:rsid w:val="005038DC"/>
    <w:rsid w:val="00504965"/>
    <w:rsid w:val="00505B6C"/>
    <w:rsid w:val="00507F5D"/>
    <w:rsid w:val="00511DD1"/>
    <w:rsid w:val="0052290A"/>
    <w:rsid w:val="0052663C"/>
    <w:rsid w:val="00530361"/>
    <w:rsid w:val="00534C3C"/>
    <w:rsid w:val="00537921"/>
    <w:rsid w:val="00540247"/>
    <w:rsid w:val="00543FA0"/>
    <w:rsid w:val="00547077"/>
    <w:rsid w:val="00547BC2"/>
    <w:rsid w:val="00550598"/>
    <w:rsid w:val="005512A4"/>
    <w:rsid w:val="00553E44"/>
    <w:rsid w:val="00562894"/>
    <w:rsid w:val="00564431"/>
    <w:rsid w:val="00570AC8"/>
    <w:rsid w:val="005950EA"/>
    <w:rsid w:val="005A05B2"/>
    <w:rsid w:val="005A13C5"/>
    <w:rsid w:val="005A2585"/>
    <w:rsid w:val="005B1134"/>
    <w:rsid w:val="005C6A9E"/>
    <w:rsid w:val="005D171E"/>
    <w:rsid w:val="005D192C"/>
    <w:rsid w:val="005D1E84"/>
    <w:rsid w:val="005E18DE"/>
    <w:rsid w:val="005F04F7"/>
    <w:rsid w:val="005F2DDA"/>
    <w:rsid w:val="005F4DF1"/>
    <w:rsid w:val="006029AC"/>
    <w:rsid w:val="0060453E"/>
    <w:rsid w:val="0060543D"/>
    <w:rsid w:val="0061260B"/>
    <w:rsid w:val="00617F94"/>
    <w:rsid w:val="00623D2D"/>
    <w:rsid w:val="00624610"/>
    <w:rsid w:val="00630644"/>
    <w:rsid w:val="00630989"/>
    <w:rsid w:val="006314E7"/>
    <w:rsid w:val="006337AA"/>
    <w:rsid w:val="00633D9A"/>
    <w:rsid w:val="00647DB8"/>
    <w:rsid w:val="00657229"/>
    <w:rsid w:val="00665D39"/>
    <w:rsid w:val="0066621F"/>
    <w:rsid w:val="0067057E"/>
    <w:rsid w:val="0067372D"/>
    <w:rsid w:val="006742AB"/>
    <w:rsid w:val="00680311"/>
    <w:rsid w:val="00681D99"/>
    <w:rsid w:val="006853B3"/>
    <w:rsid w:val="00685C21"/>
    <w:rsid w:val="00694AD6"/>
    <w:rsid w:val="00694FF4"/>
    <w:rsid w:val="00695C04"/>
    <w:rsid w:val="006967F0"/>
    <w:rsid w:val="006A302E"/>
    <w:rsid w:val="006A7419"/>
    <w:rsid w:val="006A74A3"/>
    <w:rsid w:val="006B0467"/>
    <w:rsid w:val="006B2FD8"/>
    <w:rsid w:val="006C5ECA"/>
    <w:rsid w:val="006C6D7B"/>
    <w:rsid w:val="006D6E24"/>
    <w:rsid w:val="006E1B39"/>
    <w:rsid w:val="006E3226"/>
    <w:rsid w:val="006E54CA"/>
    <w:rsid w:val="006F0747"/>
    <w:rsid w:val="006F4188"/>
    <w:rsid w:val="006F4459"/>
    <w:rsid w:val="006F5D59"/>
    <w:rsid w:val="006F76C2"/>
    <w:rsid w:val="00701D85"/>
    <w:rsid w:val="00704D69"/>
    <w:rsid w:val="00706852"/>
    <w:rsid w:val="00710B89"/>
    <w:rsid w:val="00712B2F"/>
    <w:rsid w:val="0072747D"/>
    <w:rsid w:val="00734E7D"/>
    <w:rsid w:val="0073760F"/>
    <w:rsid w:val="00744419"/>
    <w:rsid w:val="00746136"/>
    <w:rsid w:val="007548D2"/>
    <w:rsid w:val="00763556"/>
    <w:rsid w:val="007644AB"/>
    <w:rsid w:val="00775C88"/>
    <w:rsid w:val="007765E2"/>
    <w:rsid w:val="00781672"/>
    <w:rsid w:val="00784804"/>
    <w:rsid w:val="00784CE7"/>
    <w:rsid w:val="00785E96"/>
    <w:rsid w:val="007A6D38"/>
    <w:rsid w:val="007C1F98"/>
    <w:rsid w:val="007C2C70"/>
    <w:rsid w:val="007D18D7"/>
    <w:rsid w:val="007E0612"/>
    <w:rsid w:val="007E08F4"/>
    <w:rsid w:val="007E4B84"/>
    <w:rsid w:val="007F00E8"/>
    <w:rsid w:val="007F2A56"/>
    <w:rsid w:val="007F388E"/>
    <w:rsid w:val="0080064C"/>
    <w:rsid w:val="00800E4A"/>
    <w:rsid w:val="008016B2"/>
    <w:rsid w:val="00811A5E"/>
    <w:rsid w:val="00831C50"/>
    <w:rsid w:val="00840DE8"/>
    <w:rsid w:val="00841EAB"/>
    <w:rsid w:val="00850FDE"/>
    <w:rsid w:val="00852333"/>
    <w:rsid w:val="008553CA"/>
    <w:rsid w:val="008621AF"/>
    <w:rsid w:val="00865410"/>
    <w:rsid w:val="00866146"/>
    <w:rsid w:val="00870A73"/>
    <w:rsid w:val="0087362C"/>
    <w:rsid w:val="00874CDE"/>
    <w:rsid w:val="00876660"/>
    <w:rsid w:val="00880084"/>
    <w:rsid w:val="008863AF"/>
    <w:rsid w:val="00886586"/>
    <w:rsid w:val="0089116C"/>
    <w:rsid w:val="008A2E14"/>
    <w:rsid w:val="008A6606"/>
    <w:rsid w:val="008A74EC"/>
    <w:rsid w:val="008B16DA"/>
    <w:rsid w:val="008B2B3B"/>
    <w:rsid w:val="008B3079"/>
    <w:rsid w:val="008B3393"/>
    <w:rsid w:val="008C2819"/>
    <w:rsid w:val="008C329B"/>
    <w:rsid w:val="008C4FCB"/>
    <w:rsid w:val="008C6A7D"/>
    <w:rsid w:val="008D684D"/>
    <w:rsid w:val="008D6D1C"/>
    <w:rsid w:val="008D708F"/>
    <w:rsid w:val="008E18C5"/>
    <w:rsid w:val="008E4D7E"/>
    <w:rsid w:val="008E7A71"/>
    <w:rsid w:val="008F2122"/>
    <w:rsid w:val="00905479"/>
    <w:rsid w:val="00907EAA"/>
    <w:rsid w:val="00911C1A"/>
    <w:rsid w:val="00912CAA"/>
    <w:rsid w:val="00922443"/>
    <w:rsid w:val="00924555"/>
    <w:rsid w:val="00934DD4"/>
    <w:rsid w:val="00935EED"/>
    <w:rsid w:val="00937BD5"/>
    <w:rsid w:val="009406BC"/>
    <w:rsid w:val="00951BAF"/>
    <w:rsid w:val="00952E21"/>
    <w:rsid w:val="0096668E"/>
    <w:rsid w:val="00966D94"/>
    <w:rsid w:val="00972EB0"/>
    <w:rsid w:val="00974B1D"/>
    <w:rsid w:val="00984F4C"/>
    <w:rsid w:val="00985C90"/>
    <w:rsid w:val="00994DF1"/>
    <w:rsid w:val="0099585C"/>
    <w:rsid w:val="009A5CC0"/>
    <w:rsid w:val="009C30BB"/>
    <w:rsid w:val="009C35A6"/>
    <w:rsid w:val="009D3CED"/>
    <w:rsid w:val="009D661A"/>
    <w:rsid w:val="009E5D24"/>
    <w:rsid w:val="009F39B2"/>
    <w:rsid w:val="00A00DDE"/>
    <w:rsid w:val="00A06A76"/>
    <w:rsid w:val="00A12834"/>
    <w:rsid w:val="00A202C5"/>
    <w:rsid w:val="00A222FB"/>
    <w:rsid w:val="00A34F10"/>
    <w:rsid w:val="00A40051"/>
    <w:rsid w:val="00A42636"/>
    <w:rsid w:val="00A43299"/>
    <w:rsid w:val="00A4362C"/>
    <w:rsid w:val="00A43F61"/>
    <w:rsid w:val="00A44A19"/>
    <w:rsid w:val="00A460F0"/>
    <w:rsid w:val="00A5416A"/>
    <w:rsid w:val="00A5596F"/>
    <w:rsid w:val="00A606DD"/>
    <w:rsid w:val="00A627FB"/>
    <w:rsid w:val="00A756B7"/>
    <w:rsid w:val="00A7779B"/>
    <w:rsid w:val="00A9591B"/>
    <w:rsid w:val="00A962EB"/>
    <w:rsid w:val="00AA0DA0"/>
    <w:rsid w:val="00AA3D88"/>
    <w:rsid w:val="00AB069D"/>
    <w:rsid w:val="00AB1EA1"/>
    <w:rsid w:val="00AC008E"/>
    <w:rsid w:val="00AC0CE2"/>
    <w:rsid w:val="00AD5D43"/>
    <w:rsid w:val="00AE4B90"/>
    <w:rsid w:val="00AE7F7D"/>
    <w:rsid w:val="00AF47F4"/>
    <w:rsid w:val="00AF4A99"/>
    <w:rsid w:val="00AF4BE3"/>
    <w:rsid w:val="00B0234F"/>
    <w:rsid w:val="00B14B46"/>
    <w:rsid w:val="00B15FBF"/>
    <w:rsid w:val="00B21AF4"/>
    <w:rsid w:val="00B22DFF"/>
    <w:rsid w:val="00B2390F"/>
    <w:rsid w:val="00B26B9E"/>
    <w:rsid w:val="00B27546"/>
    <w:rsid w:val="00B37F0E"/>
    <w:rsid w:val="00B4734D"/>
    <w:rsid w:val="00B5355D"/>
    <w:rsid w:val="00B570BE"/>
    <w:rsid w:val="00B63571"/>
    <w:rsid w:val="00B65EBE"/>
    <w:rsid w:val="00B70C23"/>
    <w:rsid w:val="00B7362B"/>
    <w:rsid w:val="00B737F4"/>
    <w:rsid w:val="00B824F9"/>
    <w:rsid w:val="00B90BC1"/>
    <w:rsid w:val="00B91679"/>
    <w:rsid w:val="00B93F22"/>
    <w:rsid w:val="00B975C6"/>
    <w:rsid w:val="00BB31A3"/>
    <w:rsid w:val="00BC79CD"/>
    <w:rsid w:val="00BD1019"/>
    <w:rsid w:val="00BD38F3"/>
    <w:rsid w:val="00BD462A"/>
    <w:rsid w:val="00BD613C"/>
    <w:rsid w:val="00BD76D3"/>
    <w:rsid w:val="00BE0C18"/>
    <w:rsid w:val="00BE4E9D"/>
    <w:rsid w:val="00BE7DA8"/>
    <w:rsid w:val="00BF61B9"/>
    <w:rsid w:val="00BF7D54"/>
    <w:rsid w:val="00BF7E2C"/>
    <w:rsid w:val="00C0306A"/>
    <w:rsid w:val="00C05AC8"/>
    <w:rsid w:val="00C06371"/>
    <w:rsid w:val="00C23098"/>
    <w:rsid w:val="00C232B1"/>
    <w:rsid w:val="00C257EB"/>
    <w:rsid w:val="00C34928"/>
    <w:rsid w:val="00C362A0"/>
    <w:rsid w:val="00C4481A"/>
    <w:rsid w:val="00C504CF"/>
    <w:rsid w:val="00C574FC"/>
    <w:rsid w:val="00C879AF"/>
    <w:rsid w:val="00C93110"/>
    <w:rsid w:val="00C943AD"/>
    <w:rsid w:val="00C95A0D"/>
    <w:rsid w:val="00C97230"/>
    <w:rsid w:val="00CB6844"/>
    <w:rsid w:val="00CB68E1"/>
    <w:rsid w:val="00CC4C2D"/>
    <w:rsid w:val="00CD2A53"/>
    <w:rsid w:val="00CD2D8C"/>
    <w:rsid w:val="00CD69CA"/>
    <w:rsid w:val="00CD6A8C"/>
    <w:rsid w:val="00CE1424"/>
    <w:rsid w:val="00CE3E32"/>
    <w:rsid w:val="00CE3E3A"/>
    <w:rsid w:val="00CF038B"/>
    <w:rsid w:val="00CF2CAD"/>
    <w:rsid w:val="00CF5521"/>
    <w:rsid w:val="00CF6B41"/>
    <w:rsid w:val="00D01FAA"/>
    <w:rsid w:val="00D042E0"/>
    <w:rsid w:val="00D10BAA"/>
    <w:rsid w:val="00D2241C"/>
    <w:rsid w:val="00D2484A"/>
    <w:rsid w:val="00D2697A"/>
    <w:rsid w:val="00D276EA"/>
    <w:rsid w:val="00D3064C"/>
    <w:rsid w:val="00D31272"/>
    <w:rsid w:val="00D41D8F"/>
    <w:rsid w:val="00D426CD"/>
    <w:rsid w:val="00D45458"/>
    <w:rsid w:val="00D458F9"/>
    <w:rsid w:val="00D532C2"/>
    <w:rsid w:val="00D60EAC"/>
    <w:rsid w:val="00D76D31"/>
    <w:rsid w:val="00D86B46"/>
    <w:rsid w:val="00D9109E"/>
    <w:rsid w:val="00D97E49"/>
    <w:rsid w:val="00DB054D"/>
    <w:rsid w:val="00DB3209"/>
    <w:rsid w:val="00DC0EC3"/>
    <w:rsid w:val="00DC1B16"/>
    <w:rsid w:val="00DD4BE4"/>
    <w:rsid w:val="00DE7C4E"/>
    <w:rsid w:val="00E00B84"/>
    <w:rsid w:val="00E01874"/>
    <w:rsid w:val="00E052F7"/>
    <w:rsid w:val="00E2155B"/>
    <w:rsid w:val="00E3157C"/>
    <w:rsid w:val="00E35268"/>
    <w:rsid w:val="00E41B70"/>
    <w:rsid w:val="00E45692"/>
    <w:rsid w:val="00E515FE"/>
    <w:rsid w:val="00E523E5"/>
    <w:rsid w:val="00E63042"/>
    <w:rsid w:val="00E67F94"/>
    <w:rsid w:val="00E744DF"/>
    <w:rsid w:val="00E76C8F"/>
    <w:rsid w:val="00E77978"/>
    <w:rsid w:val="00E80179"/>
    <w:rsid w:val="00E80868"/>
    <w:rsid w:val="00E81174"/>
    <w:rsid w:val="00E840D0"/>
    <w:rsid w:val="00EA1250"/>
    <w:rsid w:val="00EA2B83"/>
    <w:rsid w:val="00EA2F2D"/>
    <w:rsid w:val="00EA71AB"/>
    <w:rsid w:val="00EB260C"/>
    <w:rsid w:val="00EB4D69"/>
    <w:rsid w:val="00EC2770"/>
    <w:rsid w:val="00EC368F"/>
    <w:rsid w:val="00EC4D13"/>
    <w:rsid w:val="00EC6572"/>
    <w:rsid w:val="00ED22A9"/>
    <w:rsid w:val="00ED3482"/>
    <w:rsid w:val="00ED4AAF"/>
    <w:rsid w:val="00EE075A"/>
    <w:rsid w:val="00EF04D5"/>
    <w:rsid w:val="00EF588F"/>
    <w:rsid w:val="00EF6ED2"/>
    <w:rsid w:val="00EF79BD"/>
    <w:rsid w:val="00F01AE1"/>
    <w:rsid w:val="00F01D2B"/>
    <w:rsid w:val="00F03855"/>
    <w:rsid w:val="00F21385"/>
    <w:rsid w:val="00F22414"/>
    <w:rsid w:val="00F2454A"/>
    <w:rsid w:val="00F342A4"/>
    <w:rsid w:val="00F366E6"/>
    <w:rsid w:val="00F40516"/>
    <w:rsid w:val="00F445E7"/>
    <w:rsid w:val="00F4630E"/>
    <w:rsid w:val="00F47D40"/>
    <w:rsid w:val="00F526A8"/>
    <w:rsid w:val="00F610D7"/>
    <w:rsid w:val="00F67E5B"/>
    <w:rsid w:val="00F71176"/>
    <w:rsid w:val="00F74B36"/>
    <w:rsid w:val="00F75784"/>
    <w:rsid w:val="00F81E9A"/>
    <w:rsid w:val="00F82280"/>
    <w:rsid w:val="00F84428"/>
    <w:rsid w:val="00F8682F"/>
    <w:rsid w:val="00F93E76"/>
    <w:rsid w:val="00FA0037"/>
    <w:rsid w:val="00FA005A"/>
    <w:rsid w:val="00FA1A70"/>
    <w:rsid w:val="00FA2DA6"/>
    <w:rsid w:val="00FB577C"/>
    <w:rsid w:val="00FC032F"/>
    <w:rsid w:val="00FC3842"/>
    <w:rsid w:val="00FC57F8"/>
    <w:rsid w:val="00FD39D1"/>
    <w:rsid w:val="00FE5F75"/>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szCs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cs="Calibri"/>
      <w:sz w:val="28"/>
      <w:szCs w:val="28"/>
    </w:rPr>
  </w:style>
  <w:style w:type="paragraph" w:customStyle="1" w:styleId="1">
    <w:name w:val="Абзац списка1"/>
    <w:basedOn w:val="Normal"/>
    <w:uiPriority w:val="99"/>
    <w:rsid w:val="009D661A"/>
    <w:pPr>
      <w:spacing w:after="200" w:line="276" w:lineRule="auto"/>
      <w:ind w:left="720"/>
    </w:pPr>
    <w:rPr>
      <w:rFonts w:ascii="Calibri" w:hAnsi="Calibri" w:cs="Calibri"/>
      <w:sz w:val="22"/>
      <w:szCs w:val="22"/>
      <w:lang w:eastAsia="en-US"/>
    </w:rPr>
  </w:style>
  <w:style w:type="paragraph" w:styleId="Header">
    <w:name w:val="header"/>
    <w:basedOn w:val="Normal"/>
    <w:link w:val="HeaderChar"/>
    <w:uiPriority w:val="99"/>
    <w:semiHidden/>
    <w:rsid w:val="006E54CA"/>
    <w:pPr>
      <w:tabs>
        <w:tab w:val="center" w:pos="4677"/>
        <w:tab w:val="right" w:pos="9355"/>
      </w:tabs>
    </w:pPr>
  </w:style>
  <w:style w:type="character" w:customStyle="1" w:styleId="HeaderChar">
    <w:name w:val="Header Char"/>
    <w:basedOn w:val="DefaultParagraphFont"/>
    <w:link w:val="Header"/>
    <w:uiPriority w:val="99"/>
    <w:semiHidden/>
    <w:locked/>
    <w:rsid w:val="006E54CA"/>
    <w:rPr>
      <w:rFonts w:ascii="Times New Roman" w:hAnsi="Times New Roman" w:cs="Times New Roman"/>
      <w:sz w:val="24"/>
      <w:szCs w:val="24"/>
    </w:rPr>
  </w:style>
  <w:style w:type="paragraph" w:styleId="Footer">
    <w:name w:val="footer"/>
    <w:basedOn w:val="Normal"/>
    <w:link w:val="FooterChar"/>
    <w:uiPriority w:val="99"/>
    <w:semiHidden/>
    <w:rsid w:val="006E54CA"/>
    <w:pPr>
      <w:tabs>
        <w:tab w:val="center" w:pos="4677"/>
        <w:tab w:val="right" w:pos="9355"/>
      </w:tabs>
    </w:pPr>
  </w:style>
  <w:style w:type="character" w:customStyle="1" w:styleId="FooterChar">
    <w:name w:val="Footer Char"/>
    <w:basedOn w:val="DefaultParagraphFont"/>
    <w:link w:val="Footer"/>
    <w:uiPriority w:val="99"/>
    <w:semiHidden/>
    <w:locked/>
    <w:rsid w:val="006E54CA"/>
    <w:rPr>
      <w:rFonts w:ascii="Times New Roman" w:hAnsi="Times New Roman" w:cs="Times New Roman"/>
      <w:sz w:val="24"/>
      <w:szCs w:val="24"/>
    </w:rPr>
  </w:style>
  <w:style w:type="character" w:customStyle="1" w:styleId="apple-converted-space">
    <w:name w:val="apple-converted-space"/>
    <w:basedOn w:val="DefaultParagraphFont"/>
    <w:uiPriority w:val="99"/>
    <w:rsid w:val="00B824F9"/>
  </w:style>
  <w:style w:type="paragraph" w:styleId="NormalWeb">
    <w:name w:val="Normal (Web)"/>
    <w:basedOn w:val="Normal"/>
    <w:uiPriority w:val="99"/>
    <w:rsid w:val="00553E4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24370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k-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10</Pages>
  <Words>3921</Words>
  <Characters>22355</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 </dc:title>
  <dc:subject/>
  <dc:creator>Mto_monoblock1</dc:creator>
  <cp:keywords/>
  <dc:description/>
  <cp:lastModifiedBy>Спиридонов</cp:lastModifiedBy>
  <cp:revision>6</cp:revision>
  <cp:lastPrinted>2015-09-29T06:01:00Z</cp:lastPrinted>
  <dcterms:created xsi:type="dcterms:W3CDTF">2015-08-31T07:18:00Z</dcterms:created>
  <dcterms:modified xsi:type="dcterms:W3CDTF">2015-09-29T06:03:00Z</dcterms:modified>
</cp:coreProperties>
</file>